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777" w:rsidRPr="00A475BD" w:rsidRDefault="00930777" w:rsidP="002A70C5">
      <w:pPr>
        <w:ind w:firstLine="6300"/>
        <w:rPr>
          <w:sz w:val="24"/>
          <w:szCs w:val="24"/>
        </w:rPr>
      </w:pPr>
      <w:r w:rsidRPr="00A475BD">
        <w:rPr>
          <w:sz w:val="24"/>
          <w:szCs w:val="24"/>
        </w:rPr>
        <w:t xml:space="preserve">Anexa nr. </w:t>
      </w:r>
    </w:p>
    <w:p w:rsidR="00930777" w:rsidRPr="00A475BD" w:rsidRDefault="00930777" w:rsidP="002A70C5">
      <w:pPr>
        <w:ind w:firstLine="6300"/>
        <w:rPr>
          <w:sz w:val="24"/>
          <w:szCs w:val="24"/>
        </w:rPr>
      </w:pPr>
      <w:r w:rsidRPr="00A475BD">
        <w:rPr>
          <w:sz w:val="24"/>
          <w:szCs w:val="24"/>
        </w:rPr>
        <w:t xml:space="preserve">la decizia Consiliului </w:t>
      </w:r>
    </w:p>
    <w:p w:rsidR="00930777" w:rsidRPr="00A475BD" w:rsidRDefault="00930777" w:rsidP="002A70C5">
      <w:pPr>
        <w:ind w:firstLine="6300"/>
        <w:rPr>
          <w:sz w:val="24"/>
          <w:szCs w:val="24"/>
        </w:rPr>
      </w:pPr>
      <w:r w:rsidRPr="00A475BD">
        <w:rPr>
          <w:sz w:val="24"/>
          <w:szCs w:val="24"/>
        </w:rPr>
        <w:t>municipal Chişinău</w:t>
      </w:r>
    </w:p>
    <w:p w:rsidR="00930777" w:rsidRPr="00A475BD" w:rsidRDefault="00930777" w:rsidP="002A70C5">
      <w:pPr>
        <w:ind w:firstLine="6300"/>
        <w:rPr>
          <w:sz w:val="24"/>
          <w:szCs w:val="24"/>
        </w:rPr>
      </w:pPr>
      <w:r w:rsidRPr="00A475BD">
        <w:rPr>
          <w:sz w:val="24"/>
          <w:szCs w:val="24"/>
        </w:rPr>
        <w:t>nr.___din_______20</w:t>
      </w:r>
      <w:r>
        <w:rPr>
          <w:sz w:val="24"/>
          <w:szCs w:val="24"/>
        </w:rPr>
        <w:t>18</w:t>
      </w:r>
    </w:p>
    <w:p w:rsidR="00930777" w:rsidRPr="00A475BD" w:rsidRDefault="00930777" w:rsidP="006A522E">
      <w:pPr>
        <w:rPr>
          <w:sz w:val="24"/>
          <w:szCs w:val="24"/>
        </w:rPr>
      </w:pPr>
    </w:p>
    <w:p w:rsidR="00930777" w:rsidRPr="00A475BD" w:rsidRDefault="00930777" w:rsidP="004C764B">
      <w:pPr>
        <w:pStyle w:val="Heading2"/>
        <w:rPr>
          <w:sz w:val="24"/>
          <w:szCs w:val="24"/>
        </w:rPr>
      </w:pPr>
      <w:r w:rsidRPr="00A475BD">
        <w:rPr>
          <w:sz w:val="24"/>
          <w:szCs w:val="24"/>
        </w:rPr>
        <w:t>Mijloacele financiare prevăzute pentru reparaţia capitală</w:t>
      </w:r>
    </w:p>
    <w:p w:rsidR="00930777" w:rsidRPr="00A475BD" w:rsidRDefault="00930777" w:rsidP="0010642A">
      <w:pPr>
        <w:jc w:val="center"/>
        <w:rPr>
          <w:b/>
          <w:bCs/>
          <w:sz w:val="24"/>
          <w:szCs w:val="24"/>
        </w:rPr>
      </w:pPr>
      <w:r w:rsidRPr="00A475BD">
        <w:rPr>
          <w:b/>
          <w:bCs/>
          <w:sz w:val="24"/>
          <w:szCs w:val="24"/>
        </w:rPr>
        <w:t xml:space="preserve"> a  instituţiilor de învăţământ liceal pe anul 2018</w:t>
      </w:r>
    </w:p>
    <w:p w:rsidR="00930777" w:rsidRPr="00A475BD" w:rsidRDefault="00930777" w:rsidP="004C764B">
      <w:pPr>
        <w:rPr>
          <w:sz w:val="24"/>
          <w:szCs w:val="24"/>
        </w:rPr>
      </w:pPr>
    </w:p>
    <w:tbl>
      <w:tblPr>
        <w:tblW w:w="10023" w:type="dxa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67"/>
        <w:gridCol w:w="3402"/>
        <w:gridCol w:w="998"/>
        <w:gridCol w:w="1276"/>
        <w:gridCol w:w="1064"/>
        <w:gridCol w:w="1440"/>
        <w:gridCol w:w="1276"/>
      </w:tblGrid>
      <w:tr w:rsidR="00930777" w:rsidRPr="00A475BD" w:rsidTr="00104C49">
        <w:tc>
          <w:tcPr>
            <w:tcW w:w="567" w:type="dxa"/>
            <w:tcBorders>
              <w:bottom w:val="nil"/>
            </w:tcBorders>
            <w:shd w:val="pct20" w:color="auto" w:fill="auto"/>
          </w:tcPr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  <w:shd w:val="pct20" w:color="auto" w:fill="auto"/>
          </w:tcPr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nil"/>
            </w:tcBorders>
            <w:shd w:val="pct20" w:color="auto" w:fill="auto"/>
          </w:tcPr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56" w:type="dxa"/>
            <w:gridSpan w:val="4"/>
            <w:shd w:val="pct20" w:color="auto" w:fill="auto"/>
          </w:tcPr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 xml:space="preserve">Denumirea     lucrărilor </w:t>
            </w:r>
          </w:p>
        </w:tc>
      </w:tr>
      <w:tr w:rsidR="00930777" w:rsidRPr="00A475BD" w:rsidTr="00104C49">
        <w:trPr>
          <w:cantSplit/>
        </w:trPr>
        <w:tc>
          <w:tcPr>
            <w:tcW w:w="567" w:type="dxa"/>
            <w:tcBorders>
              <w:top w:val="nil"/>
            </w:tcBorders>
            <w:shd w:val="pct20" w:color="auto" w:fill="auto"/>
          </w:tcPr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Nr.</w:t>
            </w:r>
          </w:p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crt.</w:t>
            </w:r>
          </w:p>
        </w:tc>
        <w:tc>
          <w:tcPr>
            <w:tcW w:w="3402" w:type="dxa"/>
            <w:tcBorders>
              <w:top w:val="nil"/>
            </w:tcBorders>
            <w:shd w:val="pct20" w:color="auto" w:fill="auto"/>
          </w:tcPr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Denumirea instituţiei</w:t>
            </w:r>
          </w:p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</w:tcBorders>
            <w:shd w:val="pct20" w:color="auto" w:fill="auto"/>
          </w:tcPr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Planul</w:t>
            </w:r>
          </w:p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pe</w:t>
            </w:r>
          </w:p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anul</w:t>
            </w:r>
          </w:p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2018</w:t>
            </w:r>
          </w:p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(mii lei)</w:t>
            </w:r>
          </w:p>
        </w:tc>
        <w:tc>
          <w:tcPr>
            <w:tcW w:w="1276" w:type="dxa"/>
            <w:shd w:val="pct20" w:color="auto" w:fill="auto"/>
          </w:tcPr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Reparaţie</w:t>
            </w:r>
          </w:p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generală</w:t>
            </w:r>
          </w:p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30777" w:rsidRPr="00A475BD" w:rsidRDefault="00930777" w:rsidP="00105B7D">
            <w:pPr>
              <w:jc w:val="center"/>
              <w:rPr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(un./mii lei)</w:t>
            </w:r>
          </w:p>
        </w:tc>
        <w:tc>
          <w:tcPr>
            <w:tcW w:w="1064" w:type="dxa"/>
            <w:shd w:val="pct20" w:color="auto" w:fill="auto"/>
          </w:tcPr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Reparaţia</w:t>
            </w:r>
          </w:p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acoperişuri-lor</w:t>
            </w:r>
          </w:p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30777" w:rsidRPr="00A475BD" w:rsidRDefault="00930777" w:rsidP="00F3139E">
            <w:pPr>
              <w:rPr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( un./mii lei )</w:t>
            </w:r>
          </w:p>
        </w:tc>
        <w:tc>
          <w:tcPr>
            <w:tcW w:w="1440" w:type="dxa"/>
            <w:shd w:val="pct20" w:color="auto" w:fill="auto"/>
          </w:tcPr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Reparaţia</w:t>
            </w:r>
          </w:p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tehnicii sanitare şi a sistemului</w:t>
            </w:r>
          </w:p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de încălzire</w:t>
            </w:r>
          </w:p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( un./ mii lei )</w:t>
            </w:r>
          </w:p>
        </w:tc>
        <w:tc>
          <w:tcPr>
            <w:tcW w:w="1276" w:type="dxa"/>
            <w:shd w:val="pct20" w:color="auto" w:fill="auto"/>
          </w:tcPr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Reparaţia</w:t>
            </w:r>
          </w:p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reţelelor</w:t>
            </w:r>
          </w:p>
          <w:p w:rsidR="00930777" w:rsidRPr="00A475BD" w:rsidRDefault="00930777" w:rsidP="00F3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electrice</w:t>
            </w:r>
          </w:p>
          <w:p w:rsidR="00930777" w:rsidRPr="00A475BD" w:rsidRDefault="00930777" w:rsidP="00F3139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30777" w:rsidRPr="00A475BD" w:rsidRDefault="00930777" w:rsidP="00F3139E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(un./mii lei)</w:t>
            </w:r>
          </w:p>
        </w:tc>
      </w:tr>
      <w:tr w:rsidR="00930777" w:rsidRPr="00A475BD" w:rsidTr="00104C49">
        <w:trPr>
          <w:cantSplit/>
        </w:trPr>
        <w:tc>
          <w:tcPr>
            <w:tcW w:w="567" w:type="dxa"/>
            <w:shd w:val="pct20" w:color="auto" w:fill="auto"/>
          </w:tcPr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pct20" w:color="auto" w:fill="auto"/>
          </w:tcPr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8" w:type="dxa"/>
            <w:shd w:val="pct20" w:color="auto" w:fill="auto"/>
          </w:tcPr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pct20" w:color="auto" w:fill="auto"/>
          </w:tcPr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64" w:type="dxa"/>
            <w:shd w:val="pct20" w:color="auto" w:fill="auto"/>
          </w:tcPr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40" w:type="dxa"/>
            <w:shd w:val="pct20" w:color="auto" w:fill="auto"/>
          </w:tcPr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pct20" w:color="auto" w:fill="auto"/>
          </w:tcPr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930777" w:rsidRPr="00A475BD" w:rsidTr="00104C4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cantSplit/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777" w:rsidRPr="00A475BD" w:rsidRDefault="00930777" w:rsidP="00942FF9">
            <w:pPr>
              <w:tabs>
                <w:tab w:val="left" w:pos="17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77" w:rsidRDefault="00930777" w:rsidP="00DB0391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8806/0922</w:t>
            </w:r>
          </w:p>
          <w:p w:rsidR="00930777" w:rsidRDefault="00930777" w:rsidP="009B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 xml:space="preserve"> Învățământ liceal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</w:p>
          <w:p w:rsidR="00930777" w:rsidRPr="00A475BD" w:rsidRDefault="00930777" w:rsidP="009B001E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(art. 3111)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777" w:rsidRPr="00ED2A34" w:rsidRDefault="00930777" w:rsidP="00460B2B">
            <w:pPr>
              <w:jc w:val="center"/>
              <w:rPr>
                <w:b/>
                <w:bCs/>
                <w:color w:val="7030A0"/>
                <w:sz w:val="24"/>
                <w:szCs w:val="24"/>
              </w:rPr>
            </w:pPr>
            <w:r w:rsidRPr="00ED2A34">
              <w:rPr>
                <w:b/>
                <w:bCs/>
                <w:color w:val="7030A0"/>
                <w:sz w:val="24"/>
                <w:szCs w:val="24"/>
              </w:rPr>
              <w:t>16056.1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77" w:rsidRPr="00A475BD" w:rsidRDefault="00930777" w:rsidP="0036668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77" w:rsidRPr="00A475BD" w:rsidRDefault="00930777" w:rsidP="0036668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77" w:rsidRPr="00A475BD" w:rsidRDefault="00930777" w:rsidP="004C76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30777" w:rsidRPr="00A475BD" w:rsidRDefault="00930777" w:rsidP="00E510E1">
            <w:pPr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  <w:lang w:eastAsia="en-US"/>
              </w:rPr>
              <w:t>Direcţia educaţie, tineret şi sport sectorul Botanica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205449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A475BD">
              <w:rPr>
                <w:b/>
                <w:bCs/>
                <w:color w:val="FF0000"/>
                <w:sz w:val="24"/>
                <w:szCs w:val="24"/>
              </w:rPr>
              <w:t>1767,5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20544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930777" w:rsidRPr="00A475BD" w:rsidRDefault="00930777" w:rsidP="0020544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20544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20544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1428B9">
            <w:pPr>
              <w:pStyle w:val="1"/>
              <w:numPr>
                <w:ilvl w:val="0"/>
                <w:numId w:val="25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30777" w:rsidRPr="00A475BD" w:rsidRDefault="00930777" w:rsidP="00205449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A475BD">
              <w:rPr>
                <w:sz w:val="24"/>
                <w:szCs w:val="24"/>
                <w:lang w:eastAsia="en-US"/>
              </w:rPr>
              <w:t xml:space="preserve">Liceul Teoretic „Mihai Grecu”, str. Valea Crucii, 4/2 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20544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205449">
            <w:pPr>
              <w:jc w:val="center"/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2054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2054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2054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1428B9">
            <w:pPr>
              <w:pStyle w:val="1"/>
              <w:numPr>
                <w:ilvl w:val="0"/>
                <w:numId w:val="25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30777" w:rsidRPr="00A475BD" w:rsidRDefault="00930777" w:rsidP="00105B7D">
            <w:pPr>
              <w:rPr>
                <w:sz w:val="24"/>
                <w:szCs w:val="24"/>
                <w:lang w:eastAsia="en-US"/>
              </w:rPr>
            </w:pPr>
            <w:r w:rsidRPr="00A475BD">
              <w:rPr>
                <w:sz w:val="24"/>
                <w:szCs w:val="24"/>
                <w:lang w:eastAsia="en-US"/>
              </w:rPr>
              <w:t xml:space="preserve">Liceul Teoretic „Bogdan Petriceicu Hașdeu”, </w:t>
            </w:r>
          </w:p>
          <w:p w:rsidR="00930777" w:rsidRPr="00A475BD" w:rsidRDefault="00930777" w:rsidP="00760205">
            <w:pPr>
              <w:rPr>
                <w:sz w:val="24"/>
                <w:szCs w:val="24"/>
                <w:lang w:eastAsia="en-US"/>
              </w:rPr>
            </w:pPr>
            <w:r w:rsidRPr="00A475BD">
              <w:rPr>
                <w:sz w:val="24"/>
                <w:szCs w:val="24"/>
                <w:lang w:eastAsia="en-US"/>
              </w:rPr>
              <w:t xml:space="preserve">str. Nicolai Zelinski, 34 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20544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205449">
            <w:pPr>
              <w:jc w:val="center"/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205449">
            <w:pPr>
              <w:jc w:val="center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40" w:type="dxa"/>
            <w:vAlign w:val="center"/>
          </w:tcPr>
          <w:p w:rsidR="00930777" w:rsidRPr="00A475BD" w:rsidRDefault="00930777" w:rsidP="002054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2054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1428B9">
            <w:pPr>
              <w:pStyle w:val="1"/>
              <w:numPr>
                <w:ilvl w:val="0"/>
                <w:numId w:val="25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30777" w:rsidRPr="00A475BD" w:rsidRDefault="00930777" w:rsidP="00105B7D">
            <w:pPr>
              <w:rPr>
                <w:sz w:val="24"/>
                <w:szCs w:val="24"/>
                <w:lang w:eastAsia="en-US"/>
              </w:rPr>
            </w:pPr>
            <w:r w:rsidRPr="00A475BD">
              <w:rPr>
                <w:sz w:val="24"/>
                <w:szCs w:val="24"/>
                <w:lang w:eastAsia="en-US"/>
              </w:rPr>
              <w:t>Liceul teoretic „Iulia Hașdeu”, str. Nicolae Titulescu, 18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20544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205449">
            <w:pPr>
              <w:jc w:val="center"/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2054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2054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2054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1428B9">
            <w:pPr>
              <w:pStyle w:val="1"/>
              <w:numPr>
                <w:ilvl w:val="0"/>
                <w:numId w:val="25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30777" w:rsidRPr="00A475BD" w:rsidRDefault="00930777" w:rsidP="00D50EC4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A475BD">
              <w:rPr>
                <w:sz w:val="24"/>
                <w:szCs w:val="24"/>
                <w:lang w:eastAsia="en-US"/>
              </w:rPr>
              <w:t>Liceul Teoretic cu Profil Sportiv „Gloria”, str. Teilor, 7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20544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205449">
            <w:pPr>
              <w:jc w:val="center"/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2054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2054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2054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30777" w:rsidRPr="00A475BD" w:rsidRDefault="00930777" w:rsidP="00D50EC4">
            <w:pPr>
              <w:rPr>
                <w:sz w:val="24"/>
                <w:szCs w:val="24"/>
                <w:lang w:eastAsia="en-US"/>
              </w:rPr>
            </w:pPr>
            <w:r w:rsidRPr="00A475BD">
              <w:rPr>
                <w:b/>
                <w:bCs/>
                <w:sz w:val="24"/>
                <w:szCs w:val="24"/>
                <w:lang w:eastAsia="en-US"/>
              </w:rPr>
              <w:t xml:space="preserve">TOTAL (art. </w:t>
            </w:r>
            <w:r w:rsidRPr="00A475BD">
              <w:rPr>
                <w:b/>
                <w:bCs/>
                <w:sz w:val="24"/>
                <w:szCs w:val="24"/>
              </w:rPr>
              <w:t>3111</w:t>
            </w:r>
            <w:r w:rsidRPr="00A475BD">
              <w:rPr>
                <w:b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20544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20544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3238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40" w:type="dxa"/>
            <w:vAlign w:val="center"/>
          </w:tcPr>
          <w:p w:rsidR="00930777" w:rsidRPr="00A475BD" w:rsidRDefault="00930777" w:rsidP="0020544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20544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30777" w:rsidRPr="00A475BD" w:rsidRDefault="00930777" w:rsidP="00D50EC4">
            <w:pPr>
              <w:rPr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A475BD">
              <w:rPr>
                <w:b/>
                <w:bCs/>
                <w:i/>
                <w:iCs/>
                <w:sz w:val="24"/>
                <w:szCs w:val="24"/>
                <w:lang w:eastAsia="en-US"/>
              </w:rPr>
              <w:t>Devizele decheltuieli</w:t>
            </w:r>
          </w:p>
          <w:p w:rsidR="00930777" w:rsidRPr="00A475BD" w:rsidRDefault="00930777" w:rsidP="00D50EC4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A475BD">
              <w:rPr>
                <w:b/>
                <w:bCs/>
                <w:i/>
                <w:iCs/>
                <w:sz w:val="24"/>
                <w:szCs w:val="24"/>
                <w:lang w:eastAsia="en-US"/>
              </w:rPr>
              <w:t xml:space="preserve"> (art. </w:t>
            </w:r>
            <w:r w:rsidRPr="00A475BD">
              <w:rPr>
                <w:b/>
                <w:bCs/>
                <w:sz w:val="24"/>
                <w:szCs w:val="24"/>
              </w:rPr>
              <w:t>3111</w:t>
            </w:r>
            <w:r w:rsidRPr="00A475BD">
              <w:rPr>
                <w:b/>
                <w:bCs/>
                <w:i/>
                <w:i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20544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2054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930777" w:rsidRPr="00A475BD" w:rsidRDefault="00930777" w:rsidP="002054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2054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20544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558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30777" w:rsidRPr="00A475BD" w:rsidRDefault="00930777" w:rsidP="00D45E67">
            <w:pPr>
              <w:rPr>
                <w:b/>
                <w:bCs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sz w:val="24"/>
                <w:szCs w:val="24"/>
              </w:rPr>
              <w:t>Direcţia educaţie, tineret şi sport sectorul Buiucani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3F4B70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A475BD">
              <w:rPr>
                <w:b/>
                <w:bCs/>
                <w:color w:val="FF0000"/>
                <w:sz w:val="24"/>
                <w:szCs w:val="24"/>
              </w:rPr>
              <w:t>444,4</w:t>
            </w:r>
          </w:p>
        </w:tc>
        <w:tc>
          <w:tcPr>
            <w:tcW w:w="1276" w:type="dxa"/>
          </w:tcPr>
          <w:p w:rsidR="00930777" w:rsidRPr="00A475BD" w:rsidRDefault="00930777" w:rsidP="0036668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064" w:type="dxa"/>
          </w:tcPr>
          <w:p w:rsidR="00930777" w:rsidRPr="00A475BD" w:rsidRDefault="00930777" w:rsidP="003666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930777" w:rsidRPr="00A475BD" w:rsidRDefault="00930777" w:rsidP="003666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30777" w:rsidRPr="00A475BD" w:rsidRDefault="00930777" w:rsidP="0036668A">
            <w:pPr>
              <w:jc w:val="center"/>
              <w:rPr>
                <w:sz w:val="24"/>
                <w:szCs w:val="24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E510E1">
            <w:pPr>
              <w:pStyle w:val="1"/>
              <w:numPr>
                <w:ilvl w:val="0"/>
                <w:numId w:val="23"/>
              </w:numPr>
              <w:ind w:left="318" w:hanging="21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30777" w:rsidRPr="00A475BD" w:rsidRDefault="00930777" w:rsidP="001428B9">
            <w:pPr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Liceul Teoretic „Ivan S. Neciui-Levițchi”, str. Ion Pelivan,24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45704A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>440,0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45704A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>340,0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45704A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:rsidR="00930777" w:rsidRPr="00A475BD" w:rsidRDefault="00930777" w:rsidP="0045704A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>100,0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45704A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>-</w:t>
            </w: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18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1032EE">
            <w:pPr>
              <w:rPr>
                <w:b/>
                <w:bCs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sz w:val="24"/>
                <w:szCs w:val="24"/>
                <w:lang w:val="en-US"/>
              </w:rPr>
              <w:t xml:space="preserve">TOTAL (art. </w:t>
            </w:r>
            <w:r w:rsidRPr="00A475BD">
              <w:rPr>
                <w:b/>
                <w:bCs/>
                <w:sz w:val="24"/>
                <w:szCs w:val="24"/>
              </w:rPr>
              <w:t>3111</w:t>
            </w:r>
            <w:r w:rsidRPr="00A475BD">
              <w:rPr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45704A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sz w:val="24"/>
                <w:szCs w:val="24"/>
                <w:lang w:val="en-US"/>
              </w:rPr>
              <w:t>440,0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45704A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sz w:val="24"/>
                <w:szCs w:val="24"/>
                <w:lang w:val="en-US"/>
              </w:rPr>
              <w:t>340,0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45704A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:rsidR="00930777" w:rsidRPr="00A475BD" w:rsidRDefault="00930777" w:rsidP="0045704A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sz w:val="24"/>
                <w:szCs w:val="24"/>
                <w:lang w:val="en-US"/>
              </w:rPr>
              <w:t>100,0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45704A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552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30777" w:rsidRPr="00A475BD" w:rsidRDefault="00930777" w:rsidP="00D50EC4">
            <w:pPr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i/>
                <w:iCs/>
                <w:sz w:val="24"/>
                <w:szCs w:val="24"/>
                <w:lang w:val="en-US"/>
              </w:rPr>
              <w:t>Devizele de cheltuieli</w:t>
            </w:r>
          </w:p>
          <w:p w:rsidR="00930777" w:rsidRPr="00A475BD" w:rsidRDefault="00930777" w:rsidP="00D50EC4">
            <w:pPr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i/>
                <w:iCs/>
                <w:sz w:val="24"/>
                <w:szCs w:val="24"/>
                <w:lang w:val="en-US"/>
              </w:rPr>
              <w:t>(art.</w:t>
            </w:r>
            <w:r w:rsidRPr="00A475BD">
              <w:rPr>
                <w:b/>
                <w:bCs/>
                <w:sz w:val="24"/>
                <w:szCs w:val="24"/>
              </w:rPr>
              <w:t>3111</w:t>
            </w:r>
            <w:r w:rsidRPr="00A475BD">
              <w:rPr>
                <w:b/>
                <w:bCs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D50EC4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  <w:lang w:val="en-US"/>
              </w:rPr>
              <w:t>4,4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D50EC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  <w:vAlign w:val="center"/>
          </w:tcPr>
          <w:p w:rsidR="00930777" w:rsidRPr="00A475BD" w:rsidRDefault="00930777" w:rsidP="00D50EC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D50EC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D50EC4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30777" w:rsidRPr="00A475BD" w:rsidRDefault="00930777" w:rsidP="00A02221">
            <w:pPr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Direcţia educaţie, tineret şi sport sectorul Centru</w:t>
            </w:r>
          </w:p>
        </w:tc>
        <w:tc>
          <w:tcPr>
            <w:tcW w:w="998" w:type="dxa"/>
            <w:vAlign w:val="center"/>
          </w:tcPr>
          <w:p w:rsidR="00930777" w:rsidRPr="0043766E" w:rsidRDefault="00930777" w:rsidP="00DE3D6F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1131,2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804D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930777" w:rsidRPr="00A475BD" w:rsidRDefault="00930777" w:rsidP="00804D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804D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804D2E">
            <w:pPr>
              <w:jc w:val="center"/>
              <w:rPr>
                <w:sz w:val="24"/>
                <w:szCs w:val="24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1428B9">
            <w:pPr>
              <w:pStyle w:val="1"/>
              <w:numPr>
                <w:ilvl w:val="0"/>
                <w:numId w:val="26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30777" w:rsidRPr="00A475BD" w:rsidRDefault="00930777" w:rsidP="00CF1CEC">
            <w:pPr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Liceul Teoretic „Nicolae Sulac”, str. Grenoble, 108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CF1C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022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A022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A022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A02221">
            <w:pPr>
              <w:jc w:val="center"/>
              <w:rPr>
                <w:sz w:val="24"/>
                <w:szCs w:val="24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1428B9">
            <w:pPr>
              <w:pStyle w:val="1"/>
              <w:numPr>
                <w:ilvl w:val="0"/>
                <w:numId w:val="26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30777" w:rsidRPr="00A475BD" w:rsidRDefault="00930777" w:rsidP="00D50EC4">
            <w:pPr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Liceul Teoretic „Academician C. Sibirschi”, str. L. Kaczynski, 4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022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022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930777" w:rsidRPr="00A475BD" w:rsidRDefault="00930777" w:rsidP="00A022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470,0</w:t>
            </w:r>
          </w:p>
        </w:tc>
        <w:tc>
          <w:tcPr>
            <w:tcW w:w="1440" w:type="dxa"/>
            <w:vAlign w:val="center"/>
          </w:tcPr>
          <w:p w:rsidR="00930777" w:rsidRPr="00A475BD" w:rsidRDefault="00930777" w:rsidP="00A022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A02221">
            <w:pPr>
              <w:jc w:val="center"/>
              <w:rPr>
                <w:sz w:val="24"/>
                <w:szCs w:val="24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1428B9">
            <w:pPr>
              <w:pStyle w:val="1"/>
              <w:numPr>
                <w:ilvl w:val="0"/>
                <w:numId w:val="26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30777" w:rsidRPr="00A475BD" w:rsidRDefault="00930777" w:rsidP="00D50EC4">
            <w:pPr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Liceul Teoretic „T. Maiorescu”, șos. Hîncești, 13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022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022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A022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A022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A02221">
            <w:pPr>
              <w:jc w:val="center"/>
              <w:rPr>
                <w:sz w:val="24"/>
                <w:szCs w:val="24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30777" w:rsidRPr="00A475BD" w:rsidRDefault="00930777" w:rsidP="00D50EC4">
            <w:pPr>
              <w:rPr>
                <w:b/>
                <w:bCs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sz w:val="24"/>
                <w:szCs w:val="24"/>
                <w:lang w:val="en-US"/>
              </w:rPr>
              <w:t xml:space="preserve">TOTAL (art. </w:t>
            </w:r>
            <w:r w:rsidRPr="00A475BD">
              <w:rPr>
                <w:b/>
                <w:bCs/>
                <w:sz w:val="24"/>
                <w:szCs w:val="24"/>
              </w:rPr>
              <w:t>3111</w:t>
            </w:r>
            <w:r w:rsidRPr="00A475BD">
              <w:rPr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DE3D6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0222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650,0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E138E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470,0</w:t>
            </w:r>
          </w:p>
        </w:tc>
        <w:tc>
          <w:tcPr>
            <w:tcW w:w="1440" w:type="dxa"/>
            <w:vAlign w:val="center"/>
          </w:tcPr>
          <w:p w:rsidR="00930777" w:rsidRPr="00A475BD" w:rsidRDefault="00930777" w:rsidP="00A0222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930777" w:rsidRPr="0043766E" w:rsidRDefault="00930777" w:rsidP="00A02221">
            <w:pPr>
              <w:jc w:val="center"/>
              <w:rPr>
                <w:b/>
                <w:bCs/>
                <w:sz w:val="24"/>
                <w:szCs w:val="24"/>
              </w:rPr>
            </w:pPr>
            <w:r w:rsidRPr="0043766E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30777" w:rsidRPr="00A475BD" w:rsidRDefault="00930777" w:rsidP="00D50EC4">
            <w:pPr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i/>
                <w:iCs/>
                <w:sz w:val="24"/>
                <w:szCs w:val="24"/>
                <w:lang w:val="en-US"/>
              </w:rPr>
              <w:t>Devizele de cheltuieli</w:t>
            </w:r>
          </w:p>
          <w:p w:rsidR="00930777" w:rsidRPr="00A475BD" w:rsidRDefault="00930777" w:rsidP="00D50EC4">
            <w:pPr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i/>
                <w:iCs/>
                <w:sz w:val="24"/>
                <w:szCs w:val="24"/>
                <w:lang w:val="en-US"/>
              </w:rPr>
              <w:t>(art.</w:t>
            </w:r>
            <w:r w:rsidRPr="00A475BD">
              <w:rPr>
                <w:b/>
                <w:bCs/>
                <w:sz w:val="24"/>
                <w:szCs w:val="24"/>
              </w:rPr>
              <w:t>3111</w:t>
            </w:r>
            <w:r w:rsidRPr="00A475BD">
              <w:rPr>
                <w:b/>
                <w:bCs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DE3D6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0222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930777" w:rsidRPr="00A475BD" w:rsidRDefault="00930777" w:rsidP="00A0222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A0222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A0222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30777" w:rsidRPr="00A475BD" w:rsidRDefault="00930777" w:rsidP="00D50EC4">
            <w:pPr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Direcţia educaţie, tineret şi sport sectorul Ciocana</w:t>
            </w:r>
          </w:p>
        </w:tc>
        <w:tc>
          <w:tcPr>
            <w:tcW w:w="998" w:type="dxa"/>
            <w:vAlign w:val="center"/>
          </w:tcPr>
          <w:p w:rsidR="00930777" w:rsidRPr="00DC34C4" w:rsidRDefault="00930777" w:rsidP="00804D2E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DC34C4">
              <w:rPr>
                <w:b/>
                <w:bCs/>
                <w:color w:val="FF0000"/>
                <w:sz w:val="24"/>
                <w:szCs w:val="24"/>
              </w:rPr>
              <w:t>303,0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804D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930777" w:rsidRPr="00A475BD" w:rsidRDefault="00930777" w:rsidP="00804D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804D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804D2E">
            <w:pPr>
              <w:jc w:val="center"/>
              <w:rPr>
                <w:sz w:val="24"/>
                <w:szCs w:val="24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jc w:val="center"/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930777" w:rsidRPr="00A475BD" w:rsidRDefault="00930777" w:rsidP="003238EC">
            <w:pPr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 xml:space="preserve">Liceul Teoretic ”Dacia”, </w:t>
            </w:r>
          </w:p>
          <w:p w:rsidR="00930777" w:rsidRPr="00A475BD" w:rsidRDefault="00930777" w:rsidP="003238EC">
            <w:pPr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str. Petru Zadnipru, 16/4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804D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804D2E">
            <w:pPr>
              <w:jc w:val="center"/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300,0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804D2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804D2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804D2E">
            <w:pPr>
              <w:jc w:val="center"/>
              <w:rPr>
                <w:sz w:val="24"/>
                <w:szCs w:val="24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30777" w:rsidRPr="00A475BD" w:rsidRDefault="00930777" w:rsidP="00D50EC4">
            <w:pPr>
              <w:rPr>
                <w:b/>
                <w:bCs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sz w:val="24"/>
                <w:szCs w:val="24"/>
                <w:lang w:val="en-US"/>
              </w:rPr>
              <w:t xml:space="preserve">TOTAL (art. </w:t>
            </w:r>
            <w:r w:rsidRPr="00A475BD">
              <w:rPr>
                <w:b/>
                <w:bCs/>
                <w:sz w:val="24"/>
                <w:szCs w:val="24"/>
              </w:rPr>
              <w:t>3111</w:t>
            </w:r>
            <w:r w:rsidRPr="00A475BD">
              <w:rPr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804D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804D2E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064" w:type="dxa"/>
            <w:vAlign w:val="center"/>
          </w:tcPr>
          <w:p w:rsidR="00930777" w:rsidRPr="00AD6A93" w:rsidRDefault="00930777" w:rsidP="00804D2E">
            <w:pPr>
              <w:jc w:val="center"/>
              <w:rPr>
                <w:b/>
                <w:bCs/>
                <w:sz w:val="24"/>
                <w:szCs w:val="24"/>
              </w:rPr>
            </w:pPr>
            <w:r w:rsidRPr="00AD6A93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40" w:type="dxa"/>
            <w:vAlign w:val="center"/>
          </w:tcPr>
          <w:p w:rsidR="00930777" w:rsidRPr="00AD6A93" w:rsidRDefault="00930777" w:rsidP="00804D2E">
            <w:pPr>
              <w:jc w:val="center"/>
              <w:rPr>
                <w:b/>
                <w:bCs/>
                <w:sz w:val="24"/>
                <w:szCs w:val="24"/>
              </w:rPr>
            </w:pPr>
            <w:r w:rsidRPr="00AD6A93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930777" w:rsidRPr="00AD6A93" w:rsidRDefault="00930777" w:rsidP="00804D2E">
            <w:pPr>
              <w:jc w:val="center"/>
              <w:rPr>
                <w:b/>
                <w:bCs/>
                <w:sz w:val="24"/>
                <w:szCs w:val="24"/>
              </w:rPr>
            </w:pPr>
            <w:r w:rsidRPr="00AD6A93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30777" w:rsidRPr="00A475BD" w:rsidRDefault="00930777" w:rsidP="00D50EC4">
            <w:pPr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i/>
                <w:iCs/>
                <w:sz w:val="24"/>
                <w:szCs w:val="24"/>
                <w:lang w:val="en-US"/>
              </w:rPr>
              <w:t>Devizele de cheltuieli</w:t>
            </w:r>
          </w:p>
          <w:p w:rsidR="00930777" w:rsidRPr="00A475BD" w:rsidRDefault="00930777" w:rsidP="00D50EC4">
            <w:pPr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i/>
                <w:iCs/>
                <w:sz w:val="24"/>
                <w:szCs w:val="24"/>
                <w:lang w:val="en-US"/>
              </w:rPr>
              <w:t>(art.</w:t>
            </w:r>
            <w:r w:rsidRPr="00A475BD">
              <w:rPr>
                <w:b/>
                <w:bCs/>
                <w:sz w:val="24"/>
                <w:szCs w:val="24"/>
              </w:rPr>
              <w:t>3111</w:t>
            </w:r>
            <w:r w:rsidRPr="00A475BD">
              <w:rPr>
                <w:b/>
                <w:bCs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3238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804D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930777" w:rsidRPr="00A475BD" w:rsidRDefault="00930777" w:rsidP="00804D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804D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804D2E">
            <w:pPr>
              <w:jc w:val="center"/>
              <w:rPr>
                <w:sz w:val="24"/>
                <w:szCs w:val="24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30777" w:rsidRPr="00A475BD" w:rsidRDefault="00930777" w:rsidP="007F6B98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Direcţia educaţie, tineret şi sport sectorul Râșcani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0A03B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4494.5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0A03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930777" w:rsidRPr="00A475BD" w:rsidRDefault="00930777" w:rsidP="000A03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0A03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0A03BC">
            <w:pPr>
              <w:jc w:val="center"/>
              <w:rPr>
                <w:sz w:val="24"/>
                <w:szCs w:val="24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83216E">
            <w:pPr>
              <w:pStyle w:val="1"/>
              <w:numPr>
                <w:ilvl w:val="0"/>
                <w:numId w:val="24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CC2E78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Liceul Teoretic „Kiril şi Metodiu”, str. B. P. Hașdeu, 72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CC2E78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300,0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100,0</w:t>
            </w: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83216E">
            <w:pPr>
              <w:pStyle w:val="1"/>
              <w:numPr>
                <w:ilvl w:val="0"/>
                <w:numId w:val="24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CC2E78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 xml:space="preserve">Liceul Teoretic „Alecu Russo” </w:t>
            </w:r>
          </w:p>
          <w:p w:rsidR="00930777" w:rsidRPr="00A475BD" w:rsidRDefault="00930777" w:rsidP="00CC2E78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str. Alecu Russo, 10/2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CC2E78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300,0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100,0</w:t>
            </w: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83216E">
            <w:pPr>
              <w:pStyle w:val="1"/>
              <w:numPr>
                <w:ilvl w:val="0"/>
                <w:numId w:val="24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CC2E78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Liceul Teoretic „George Călinescu”, str. Ceucari, 7</w:t>
            </w:r>
          </w:p>
        </w:tc>
        <w:tc>
          <w:tcPr>
            <w:tcW w:w="998" w:type="dxa"/>
            <w:vAlign w:val="center"/>
          </w:tcPr>
          <w:p w:rsidR="00930777" w:rsidRPr="007C6CE7" w:rsidRDefault="00930777" w:rsidP="00CC2E78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7C6CE7">
              <w:rPr>
                <w:b/>
                <w:bCs/>
                <w:color w:val="FF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930777" w:rsidRPr="00A475BD" w:rsidRDefault="00930777" w:rsidP="007C6C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  <w:r w:rsidRPr="00A475B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440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83216E">
            <w:pPr>
              <w:pStyle w:val="1"/>
              <w:numPr>
                <w:ilvl w:val="0"/>
                <w:numId w:val="24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CC2E78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Liceul Teoretic „Mihail  Lomonosov”, str. Putnei, 93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CC2E78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300,0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100,0</w:t>
            </w: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83216E">
            <w:pPr>
              <w:pStyle w:val="1"/>
              <w:numPr>
                <w:ilvl w:val="0"/>
                <w:numId w:val="24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CC2E78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Liceul Teoretic „Mihail Sadoveanu”, str. Aerodromului 5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CC2E78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700,0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500,0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100,0</w:t>
            </w: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83216E">
            <w:pPr>
              <w:pStyle w:val="1"/>
              <w:numPr>
                <w:ilvl w:val="0"/>
                <w:numId w:val="24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CC2E78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Liceul Teoretic „George Meniuc”, str. Albişoara, 84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CC2E78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300,0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83216E">
            <w:pPr>
              <w:pStyle w:val="1"/>
              <w:numPr>
                <w:ilvl w:val="0"/>
                <w:numId w:val="24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CC2E78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Liceul Teoretic „Academia Copiilor”, str. Albişoara, 16/3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CC2E78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400,0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400,0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83216E">
            <w:pPr>
              <w:pStyle w:val="1"/>
              <w:numPr>
                <w:ilvl w:val="0"/>
                <w:numId w:val="24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CC2E78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Liceul „Vasil</w:t>
            </w:r>
            <w:r>
              <w:rPr>
                <w:color w:val="000000"/>
                <w:sz w:val="24"/>
                <w:szCs w:val="24"/>
              </w:rPr>
              <w:t>e</w:t>
            </w:r>
            <w:r w:rsidRPr="00A475BD">
              <w:rPr>
                <w:color w:val="000000"/>
                <w:sz w:val="24"/>
                <w:szCs w:val="24"/>
              </w:rPr>
              <w:t xml:space="preserve"> Levski”, </w:t>
            </w:r>
          </w:p>
          <w:p w:rsidR="00930777" w:rsidRPr="00A475BD" w:rsidRDefault="00930777" w:rsidP="00CC2E78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str.Studenţilor 3/3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CC2E78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400,0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250,0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50,0</w:t>
            </w: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83216E">
            <w:pPr>
              <w:pStyle w:val="1"/>
              <w:numPr>
                <w:ilvl w:val="0"/>
                <w:numId w:val="24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CC2E78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Liceul Teoretic „N. Gheorghiu”,</w:t>
            </w:r>
          </w:p>
          <w:p w:rsidR="00930777" w:rsidRPr="00A475BD" w:rsidRDefault="00930777" w:rsidP="00CC2E78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 xml:space="preserve"> str. Florilor, 6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CC2E78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200,0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83216E">
            <w:pPr>
              <w:pStyle w:val="1"/>
              <w:numPr>
                <w:ilvl w:val="0"/>
                <w:numId w:val="24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CC2E78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 xml:space="preserve">Liceul Teoretic „Lucian Blaga”, </w:t>
            </w:r>
          </w:p>
          <w:p w:rsidR="00930777" w:rsidRPr="00A475BD" w:rsidRDefault="00930777" w:rsidP="00CC2E78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str. Alecu Russo, 10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CC2E78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200,0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83216E">
            <w:pPr>
              <w:pStyle w:val="1"/>
              <w:numPr>
                <w:ilvl w:val="0"/>
                <w:numId w:val="24"/>
              </w:numPr>
              <w:ind w:left="459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CC2E78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 xml:space="preserve">Liceul „Waldorf”, </w:t>
            </w:r>
          </w:p>
          <w:p w:rsidR="00930777" w:rsidRPr="00A475BD" w:rsidRDefault="00930777" w:rsidP="00CC2E78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str. Studenţimii 11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CC2E78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200,0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783F4D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</w:rPr>
              <w:t>TOTAL (art. 3111)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7C6CE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b/>
                <w:bCs/>
                <w:color w:val="000000"/>
                <w:sz w:val="24"/>
                <w:szCs w:val="24"/>
              </w:rPr>
              <w:t> 450.0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CC2E78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2950,0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CC2E7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</w:t>
            </w:r>
            <w:r w:rsidRPr="00A475BD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40" w:type="dxa"/>
            <w:vAlign w:val="center"/>
          </w:tcPr>
          <w:p w:rsidR="00930777" w:rsidRPr="00A475BD" w:rsidRDefault="00930777" w:rsidP="00CC2E78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700,0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CC2E78">
            <w:pPr>
              <w:jc w:val="center"/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450,0</w:t>
            </w: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30777" w:rsidRDefault="00930777" w:rsidP="00783F4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475BD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Devizele decheltuieli </w:t>
            </w:r>
          </w:p>
          <w:p w:rsidR="00930777" w:rsidRPr="00A475BD" w:rsidRDefault="00930777" w:rsidP="00783F4D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  <w:lang w:val="en-US"/>
              </w:rPr>
              <w:t xml:space="preserve">(art. </w:t>
            </w:r>
            <w:r w:rsidRPr="00A475BD">
              <w:rPr>
                <w:b/>
                <w:bCs/>
                <w:sz w:val="24"/>
                <w:szCs w:val="24"/>
              </w:rPr>
              <w:t>3111</w:t>
            </w:r>
            <w:r w:rsidRPr="00A475BD">
              <w:rPr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CC2E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44</w:t>
            </w:r>
            <w:r w:rsidRPr="00A475BD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930777" w:rsidRPr="00A475BD" w:rsidRDefault="00930777" w:rsidP="00CC2E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CC2E7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CC2E7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770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6F27B5">
            <w:pPr>
              <w:rPr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  <w:lang w:val="en-US"/>
              </w:rPr>
              <w:t>Direcţia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general </w:t>
            </w:r>
            <w:r w:rsidRPr="00A475BD">
              <w:rPr>
                <w:b/>
                <w:bCs/>
                <w:sz w:val="24"/>
                <w:szCs w:val="24"/>
                <w:lang w:val="en-US"/>
              </w:rPr>
              <w:t>educaţie, tineret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A475BD">
              <w:rPr>
                <w:b/>
                <w:bCs/>
                <w:sz w:val="24"/>
                <w:szCs w:val="24"/>
                <w:lang w:val="en-US"/>
              </w:rPr>
              <w:t xml:space="preserve">şi sport 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881E8F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5178,4</w:t>
            </w:r>
          </w:p>
        </w:tc>
        <w:tc>
          <w:tcPr>
            <w:tcW w:w="1276" w:type="dxa"/>
          </w:tcPr>
          <w:p w:rsidR="00930777" w:rsidRPr="00A475BD" w:rsidRDefault="00930777" w:rsidP="003666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4" w:type="dxa"/>
          </w:tcPr>
          <w:p w:rsidR="00930777" w:rsidRPr="00A475BD" w:rsidRDefault="00930777" w:rsidP="003666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930777" w:rsidRPr="00A475BD" w:rsidRDefault="00930777" w:rsidP="003666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30777" w:rsidRPr="00A475BD" w:rsidRDefault="00930777" w:rsidP="0036668A">
            <w:pPr>
              <w:jc w:val="center"/>
              <w:rPr>
                <w:sz w:val="24"/>
                <w:szCs w:val="24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582"/>
        </w:trPr>
        <w:tc>
          <w:tcPr>
            <w:tcW w:w="567" w:type="dxa"/>
            <w:vAlign w:val="center"/>
          </w:tcPr>
          <w:p w:rsidR="00930777" w:rsidRPr="00A475BD" w:rsidRDefault="00930777" w:rsidP="00F646A8">
            <w:pPr>
              <w:ind w:left="600" w:hanging="54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1428B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</w:rPr>
              <w:t>Lista instituțiilor cu sold negativ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6D1812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6D181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  <w:vAlign w:val="center"/>
          </w:tcPr>
          <w:p w:rsidR="00930777" w:rsidRPr="00A475BD" w:rsidRDefault="00930777" w:rsidP="006D181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6D181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6D1812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527"/>
        </w:trPr>
        <w:tc>
          <w:tcPr>
            <w:tcW w:w="567" w:type="dxa"/>
            <w:vAlign w:val="center"/>
          </w:tcPr>
          <w:p w:rsidR="00930777" w:rsidRPr="00A475BD" w:rsidRDefault="00930777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03385C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 xml:space="preserve">Liceul Teoretic „Vasile </w:t>
            </w:r>
          </w:p>
          <w:p w:rsidR="00930777" w:rsidRPr="00A475BD" w:rsidRDefault="00930777" w:rsidP="001428B9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Alecsandri”, str. Mazililor, 34A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  <w:lang w:val="en-US"/>
              </w:rPr>
              <w:t>350,0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266905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 xml:space="preserve">350,0 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527"/>
        </w:trPr>
        <w:tc>
          <w:tcPr>
            <w:tcW w:w="567" w:type="dxa"/>
            <w:vAlign w:val="center"/>
          </w:tcPr>
          <w:p w:rsidR="00930777" w:rsidRPr="00A475BD" w:rsidRDefault="00930777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03385C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Liceul Teoretic ,,Mihai Marinciuc", str. I. Pelivan, 30/2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  <w:lang w:val="en-US"/>
              </w:rPr>
              <w:t>300,0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266905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 xml:space="preserve">100,0 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266905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 xml:space="preserve">200,0 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554"/>
        </w:trPr>
        <w:tc>
          <w:tcPr>
            <w:tcW w:w="567" w:type="dxa"/>
            <w:vAlign w:val="center"/>
          </w:tcPr>
          <w:p w:rsidR="00930777" w:rsidRPr="00A475BD" w:rsidRDefault="00930777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1428B9">
            <w:pPr>
              <w:rPr>
                <w:color w:val="000000"/>
                <w:sz w:val="24"/>
                <w:szCs w:val="24"/>
                <w:lang w:val="en-US"/>
              </w:rPr>
            </w:pPr>
            <w:r w:rsidRPr="00A475BD">
              <w:rPr>
                <w:color w:val="000000"/>
                <w:sz w:val="24"/>
                <w:szCs w:val="24"/>
              </w:rPr>
              <w:t>Liceul Teoretic „Matei Basarab”, str. Matei Basarab, 14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  <w:lang w:val="en-US"/>
              </w:rPr>
              <w:t>200,0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>200,0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567" w:type="dxa"/>
            <w:vAlign w:val="center"/>
          </w:tcPr>
          <w:p w:rsidR="00930777" w:rsidRPr="00A475BD" w:rsidRDefault="00930777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1428B9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Liceul Teatral,</w:t>
            </w:r>
          </w:p>
          <w:p w:rsidR="00930777" w:rsidRPr="00A475BD" w:rsidRDefault="00930777" w:rsidP="001428B9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bd. Cuza Vodă, 19/3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  <w:lang w:val="en-US"/>
              </w:rPr>
              <w:t>150,0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266905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 xml:space="preserve">150,0 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1D047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Liceul Teoretic „Antioh Cantemir”,  str. Toma Ciorbă, 5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  <w:lang w:val="en-US"/>
              </w:rPr>
              <w:t>120,0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266905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>120,0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5260EC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 xml:space="preserve">Liceul Teoretic "Mihailo Koţiubinski” ”, </w:t>
            </w:r>
          </w:p>
          <w:p w:rsidR="00930777" w:rsidRPr="00A475BD" w:rsidRDefault="00930777" w:rsidP="005260EC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str. M. Eminescu, 54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  <w:lang w:val="en-US"/>
              </w:rPr>
              <w:t>240,0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266905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 xml:space="preserve">240,0 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792E7D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Liceul Teoretic„Rambam”,</w:t>
            </w:r>
          </w:p>
          <w:p w:rsidR="00930777" w:rsidRPr="00A475BD" w:rsidRDefault="00930777" w:rsidP="00792E7D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str. Independenţei, 5/2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  <w:lang w:val="en-US"/>
              </w:rPr>
              <w:t>350,0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266905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 xml:space="preserve">350,0 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605"/>
        </w:trPr>
        <w:tc>
          <w:tcPr>
            <w:tcW w:w="567" w:type="dxa"/>
            <w:vAlign w:val="center"/>
          </w:tcPr>
          <w:p w:rsidR="00930777" w:rsidRPr="00A475BD" w:rsidRDefault="00930777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0A3BDF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 xml:space="preserve">Liceul Teoretic Grătiești”, </w:t>
            </w:r>
          </w:p>
          <w:p w:rsidR="00930777" w:rsidRPr="00A475BD" w:rsidRDefault="00930777" w:rsidP="000A3BDF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com. Grătiești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  <w:lang w:val="en-US"/>
              </w:rPr>
              <w:t>120,0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777" w:rsidRPr="00A00701" w:rsidRDefault="00930777" w:rsidP="00A572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>120,0</w:t>
            </w: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567" w:type="dxa"/>
            <w:vAlign w:val="center"/>
          </w:tcPr>
          <w:p w:rsidR="00930777" w:rsidRPr="00A475BD" w:rsidRDefault="00930777" w:rsidP="00F646A8">
            <w:pPr>
              <w:ind w:left="600" w:hanging="54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127FD0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</w:rPr>
              <w:t>Instituţiile de învăţământ liceal</w:t>
            </w:r>
          </w:p>
        </w:tc>
        <w:tc>
          <w:tcPr>
            <w:tcW w:w="998" w:type="dxa"/>
          </w:tcPr>
          <w:p w:rsidR="00930777" w:rsidRPr="00A475BD" w:rsidRDefault="00930777" w:rsidP="00D50EC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30777" w:rsidRPr="00A475BD" w:rsidRDefault="00930777" w:rsidP="00D50E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4" w:type="dxa"/>
          </w:tcPr>
          <w:p w:rsidR="00930777" w:rsidRPr="00A475BD" w:rsidRDefault="00930777" w:rsidP="00D50E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930777" w:rsidRPr="00A475BD" w:rsidRDefault="00930777" w:rsidP="00D50E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30777" w:rsidRPr="00A475BD" w:rsidRDefault="00930777" w:rsidP="00D50EC4">
            <w:pPr>
              <w:jc w:val="center"/>
              <w:rPr>
                <w:sz w:val="24"/>
                <w:szCs w:val="24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A57216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Liceul Teoretic „Gh. Ghimpu”, sat. Colonița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  <w:lang w:val="en-US"/>
              </w:rPr>
              <w:t>200,0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>200,0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A57216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Liceul Teoretic „Ștefan Vodă”, or. Vadul lui Vodă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  <w:lang w:val="en-US"/>
              </w:rPr>
              <w:t>200,0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>200,0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A57216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Liceul Teoretic ”Mihail Kogălniceanu”, str. M. Costin, 3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  <w:lang w:val="en-US"/>
              </w:rPr>
              <w:t>200,0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>200,0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930777" w:rsidRPr="00A475BD" w:rsidRDefault="00930777" w:rsidP="00A57216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Liceul „Gaudeamus"</w:t>
            </w:r>
          </w:p>
          <w:p w:rsidR="00930777" w:rsidRPr="00A475BD" w:rsidRDefault="00930777" w:rsidP="00A57216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bd. Mircea cel Bătrân, 14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  <w:lang w:val="en-US"/>
              </w:rPr>
              <w:t>250,0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996A24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>250,0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930777" w:rsidRPr="00A475BD" w:rsidRDefault="00930777" w:rsidP="00A57216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 xml:space="preserve">Liceul Teoretic „Anton Cehov”, </w:t>
            </w:r>
          </w:p>
          <w:p w:rsidR="00930777" w:rsidRPr="00A475BD" w:rsidRDefault="00930777" w:rsidP="00A57216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str. Alba-Iulia, 200/2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  <w:lang w:val="en-US"/>
              </w:rPr>
              <w:t>200,0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>100,0</w:t>
            </w:r>
          </w:p>
        </w:tc>
        <w:tc>
          <w:tcPr>
            <w:tcW w:w="1440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>100,0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bottom"/>
          </w:tcPr>
          <w:p w:rsidR="00930777" w:rsidRPr="00A475BD" w:rsidRDefault="00930777" w:rsidP="00A57216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Liceul Teoretic „Alexei Mateevici”, or. Cricova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50</w:t>
            </w:r>
            <w:r w:rsidRPr="00A475BD">
              <w:rPr>
                <w:b/>
                <w:bCs/>
                <w:color w:val="000000"/>
                <w:sz w:val="24"/>
                <w:szCs w:val="24"/>
                <w:lang w:val="en-US"/>
              </w:rPr>
              <w:t>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E9406E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>200,0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996A2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  <w:r w:rsidRPr="00A475BD">
              <w:rPr>
                <w:sz w:val="24"/>
                <w:szCs w:val="24"/>
                <w:lang w:val="en-US"/>
              </w:rPr>
              <w:t>0,0</w:t>
            </w:r>
          </w:p>
        </w:tc>
        <w:tc>
          <w:tcPr>
            <w:tcW w:w="1440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bottom"/>
          </w:tcPr>
          <w:p w:rsidR="00930777" w:rsidRPr="00A475BD" w:rsidRDefault="00930777" w:rsidP="00A57216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Liceul Teoretic "Dante Alighieri", str. I. Creangă, 80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  <w:lang w:val="en-US"/>
              </w:rPr>
              <w:t>240,0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E9406E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>240,0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bottom"/>
          </w:tcPr>
          <w:p w:rsidR="00930777" w:rsidRPr="00A475BD" w:rsidRDefault="00930777" w:rsidP="005C7580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 xml:space="preserve">Liceul Teoretic "Dante Alighieri", </w:t>
            </w:r>
            <w:r w:rsidRPr="00A475BD">
              <w:rPr>
                <w:color w:val="000000"/>
                <w:sz w:val="24"/>
                <w:szCs w:val="24"/>
                <w:lang w:val="en-US"/>
              </w:rPr>
              <w:t>edificiulciclul</w:t>
            </w:r>
            <w:r>
              <w:rPr>
                <w:color w:val="000000"/>
                <w:sz w:val="24"/>
                <w:szCs w:val="24"/>
                <w:lang w:val="en-US"/>
              </w:rPr>
              <w:t>primar</w:t>
            </w:r>
            <w:r w:rsidRPr="00A475BD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A475BD">
              <w:rPr>
                <w:color w:val="000000"/>
                <w:sz w:val="24"/>
                <w:szCs w:val="24"/>
              </w:rPr>
              <w:t>str. Teodorovici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  <w:lang w:val="en-US"/>
              </w:rPr>
              <w:t>120,0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996A24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>120,0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930777" w:rsidRPr="00A475BD" w:rsidRDefault="00930777" w:rsidP="00A57216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Liceul-internat municipal cu profil sportiv, inclusiv căminul</w:t>
            </w:r>
          </w:p>
          <w:p w:rsidR="00930777" w:rsidRPr="00A475BD" w:rsidRDefault="00930777" w:rsidP="00A57216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str. Alba-Iulia, 200/2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996A24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  <w:lang w:val="en-US"/>
              </w:rPr>
              <w:t>620,0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996A24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>620,0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930777" w:rsidRPr="00A475BD" w:rsidRDefault="00930777" w:rsidP="00A57216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Liceul Teoretic ,,Miguel de Cervantes Saavedra"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sz w:val="24"/>
                <w:szCs w:val="24"/>
                <w:lang w:val="en-US"/>
              </w:rPr>
              <w:t>120,0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996A24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>120,0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930777" w:rsidRPr="00A475BD" w:rsidRDefault="00930777" w:rsidP="00A57216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 xml:space="preserve">Liceul Teoretic </w:t>
            </w:r>
            <w:r w:rsidRPr="00A475BD">
              <w:rPr>
                <w:color w:val="000000"/>
                <w:sz w:val="24"/>
                <w:szCs w:val="24"/>
                <w:lang w:val="en-US"/>
              </w:rPr>
              <w:t>“Dimitrie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A475BD">
              <w:rPr>
                <w:color w:val="000000"/>
                <w:sz w:val="24"/>
                <w:szCs w:val="24"/>
                <w:lang w:val="en-US"/>
              </w:rPr>
              <w:t>Cantemir”, edificiul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A475BD">
              <w:rPr>
                <w:color w:val="000000"/>
                <w:sz w:val="24"/>
                <w:szCs w:val="24"/>
                <w:lang w:val="en-US"/>
              </w:rPr>
              <w:t>ciclul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A475BD">
              <w:rPr>
                <w:color w:val="000000"/>
                <w:sz w:val="24"/>
                <w:szCs w:val="24"/>
                <w:lang w:val="en-US"/>
              </w:rPr>
              <w:t>primar, bd. Dacia, 38/2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sz w:val="24"/>
                <w:szCs w:val="24"/>
                <w:lang w:val="en-US"/>
              </w:rPr>
              <w:t>150,0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996A24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>150,0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F646A8">
            <w:pPr>
              <w:numPr>
                <w:ilvl w:val="0"/>
                <w:numId w:val="8"/>
              </w:numPr>
              <w:ind w:left="600" w:hanging="54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930777" w:rsidRPr="00A475BD" w:rsidRDefault="00930777" w:rsidP="00A57216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>Căminele subordonate DGETS inclusiv căminul blocurile 1 și 2, str. Ion Creangă, 84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881E8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497,1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497,1,0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tabs>
                <w:tab w:val="num" w:pos="360"/>
              </w:tabs>
              <w:ind w:left="360" w:hanging="36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930777" w:rsidRPr="00A475BD" w:rsidRDefault="00930777" w:rsidP="0027300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</w:rPr>
              <w:t>TOTAL (art. 3111)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881E8F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5127,1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881E8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3717,1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E12623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400,0</w:t>
            </w:r>
          </w:p>
        </w:tc>
        <w:tc>
          <w:tcPr>
            <w:tcW w:w="1440" w:type="dxa"/>
            <w:vAlign w:val="center"/>
          </w:tcPr>
          <w:p w:rsidR="00930777" w:rsidRPr="00A475BD" w:rsidRDefault="00930777" w:rsidP="00E12623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890,0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E12623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120,0</w:t>
            </w: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258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tabs>
                <w:tab w:val="num" w:pos="360"/>
              </w:tabs>
              <w:ind w:left="360" w:hanging="36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930777" w:rsidRDefault="00930777" w:rsidP="00783F4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475BD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Devizele decheltuieli </w:t>
            </w:r>
          </w:p>
          <w:p w:rsidR="00930777" w:rsidRPr="00A475BD" w:rsidRDefault="00930777" w:rsidP="00783F4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r w:rsidRPr="00A475BD">
              <w:rPr>
                <w:b/>
                <w:bCs/>
                <w:i/>
                <w:iCs/>
                <w:color w:val="000000"/>
                <w:sz w:val="24"/>
                <w:szCs w:val="24"/>
              </w:rPr>
              <w:t>art.</w:t>
            </w:r>
            <w:r w:rsidRPr="00A475BD">
              <w:rPr>
                <w:b/>
                <w:bCs/>
                <w:sz w:val="24"/>
                <w:szCs w:val="24"/>
              </w:rPr>
              <w:t>3111</w:t>
            </w:r>
            <w:r w:rsidRPr="00A475BD">
              <w:rPr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E374CA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51,3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36668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</w:tcPr>
          <w:p w:rsidR="00930777" w:rsidRPr="00A475BD" w:rsidRDefault="00930777" w:rsidP="0036668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:rsidR="00930777" w:rsidRPr="00A475BD" w:rsidRDefault="00930777" w:rsidP="0036668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30777" w:rsidRPr="00A475BD" w:rsidRDefault="00930777" w:rsidP="0036668A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258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tabs>
                <w:tab w:val="num" w:pos="360"/>
              </w:tabs>
              <w:ind w:left="360" w:hanging="36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930777" w:rsidRPr="00A475BD" w:rsidRDefault="00930777" w:rsidP="000A3BDF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  <w:lang w:val="fr-FR"/>
              </w:rPr>
              <w:t>Instituţiile de învăţământ cu autonomie financiară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9409BC">
            <w:pPr>
              <w:jc w:val="center"/>
              <w:rPr>
                <w:b/>
                <w:bCs/>
                <w:color w:val="FF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FF0000"/>
                <w:sz w:val="24"/>
                <w:szCs w:val="24"/>
                <w:lang w:val="en-US"/>
              </w:rPr>
              <w:t>2737,1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36668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</w:tcPr>
          <w:p w:rsidR="00930777" w:rsidRPr="00A475BD" w:rsidRDefault="00930777" w:rsidP="0036668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:rsidR="00930777" w:rsidRPr="00A475BD" w:rsidRDefault="00930777" w:rsidP="0036668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30777" w:rsidRPr="00A475BD" w:rsidRDefault="00930777" w:rsidP="0036668A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274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tabs>
                <w:tab w:val="num" w:pos="360"/>
              </w:tabs>
              <w:ind w:left="360" w:hanging="68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D50EC4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  <w:lang w:val="en-US"/>
              </w:rPr>
              <w:t>IAF cu sold negativ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904AC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904AC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  <w:vAlign w:val="center"/>
          </w:tcPr>
          <w:p w:rsidR="00930777" w:rsidRPr="00A475BD" w:rsidRDefault="00930777" w:rsidP="00904AC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904AC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30777" w:rsidRPr="00A475BD" w:rsidRDefault="00930777" w:rsidP="00D50EC4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pStyle w:val="1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A57216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  <w:lang w:eastAsia="ro-RO"/>
              </w:rPr>
              <w:t xml:space="preserve">Instituţia Publică Liceul Teoretic </w:t>
            </w:r>
            <w:r w:rsidRPr="00A475BD">
              <w:rPr>
                <w:color w:val="000000"/>
                <w:sz w:val="24"/>
                <w:szCs w:val="24"/>
              </w:rPr>
              <w:t>„Petru Movilă”, str. Plaiului, 17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  <w:lang w:val="en-US"/>
              </w:rPr>
              <w:t>350,0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  <w:vAlign w:val="center"/>
          </w:tcPr>
          <w:p w:rsidR="00930777" w:rsidRPr="00A475BD" w:rsidRDefault="00930777" w:rsidP="00A475BD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 xml:space="preserve">350,0 </w:t>
            </w:r>
          </w:p>
        </w:tc>
        <w:tc>
          <w:tcPr>
            <w:tcW w:w="1440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289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tabs>
                <w:tab w:val="num" w:pos="360"/>
              </w:tabs>
              <w:ind w:left="360" w:hanging="68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A57216">
            <w:pPr>
              <w:jc w:val="center"/>
              <w:rPr>
                <w:color w:val="000000"/>
                <w:sz w:val="24"/>
                <w:szCs w:val="24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  <w:lang w:val="en-US"/>
              </w:rPr>
              <w:t>IAF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pStyle w:val="1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A57216">
            <w:pPr>
              <w:rPr>
                <w:color w:val="000000"/>
                <w:sz w:val="24"/>
                <w:szCs w:val="24"/>
                <w:lang w:eastAsia="ro-RO"/>
              </w:rPr>
            </w:pPr>
            <w:r w:rsidRPr="00A475BD">
              <w:rPr>
                <w:color w:val="000000"/>
                <w:sz w:val="24"/>
                <w:szCs w:val="24"/>
                <w:lang w:eastAsia="ro-RO"/>
              </w:rPr>
              <w:t xml:space="preserve">Instituţia Publică Liceul Teoretic </w:t>
            </w:r>
            <w:r w:rsidRPr="00A475BD">
              <w:rPr>
                <w:color w:val="000000"/>
                <w:sz w:val="24"/>
                <w:szCs w:val="24"/>
              </w:rPr>
              <w:t>„Grigore Vieru”, com. Băcioi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  <w:lang w:val="en-US"/>
              </w:rPr>
              <w:t>400,0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A475BD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 xml:space="preserve">400,0 </w:t>
            </w:r>
          </w:p>
        </w:tc>
        <w:tc>
          <w:tcPr>
            <w:tcW w:w="1276" w:type="dxa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pStyle w:val="1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930777" w:rsidRPr="00A475BD" w:rsidRDefault="00930777" w:rsidP="00A57216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  <w:lang w:eastAsia="ro-RO"/>
              </w:rPr>
              <w:t xml:space="preserve">Instituţia Publică Liceul Teoretic </w:t>
            </w:r>
            <w:r w:rsidRPr="00A475BD">
              <w:rPr>
                <w:color w:val="000000"/>
                <w:sz w:val="24"/>
                <w:szCs w:val="24"/>
              </w:rPr>
              <w:t>„Olimp”, str. P. Zadnipru, 7/1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  <w:lang w:val="en-US"/>
              </w:rPr>
              <w:t>300,0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>300,0</w:t>
            </w:r>
          </w:p>
        </w:tc>
        <w:tc>
          <w:tcPr>
            <w:tcW w:w="1440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pStyle w:val="1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930777" w:rsidRDefault="00930777" w:rsidP="00A475BD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  <w:lang w:eastAsia="ro-RO"/>
              </w:rPr>
              <w:t xml:space="preserve">Instituţia Publică Liceul Teoretic </w:t>
            </w:r>
            <w:r w:rsidRPr="00A475BD">
              <w:rPr>
                <w:color w:val="000000"/>
                <w:sz w:val="24"/>
                <w:szCs w:val="24"/>
              </w:rPr>
              <w:t>„Nicolae Bălcescu”,</w:t>
            </w:r>
          </w:p>
          <w:p w:rsidR="00930777" w:rsidRPr="00A475BD" w:rsidRDefault="00930777" w:rsidP="00A475BD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</w:rPr>
              <w:t xml:space="preserve"> com. Ciorescu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  <w:lang w:val="en-US"/>
              </w:rPr>
              <w:t>360,0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>360,0</w:t>
            </w:r>
          </w:p>
        </w:tc>
        <w:tc>
          <w:tcPr>
            <w:tcW w:w="1440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pStyle w:val="1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930777" w:rsidRPr="00A475BD" w:rsidRDefault="00930777" w:rsidP="00A57216">
            <w:pPr>
              <w:rPr>
                <w:color w:val="000000"/>
                <w:sz w:val="24"/>
                <w:szCs w:val="24"/>
                <w:lang w:eastAsia="ro-RO"/>
              </w:rPr>
            </w:pPr>
            <w:r w:rsidRPr="00A475BD">
              <w:rPr>
                <w:color w:val="000000"/>
                <w:sz w:val="24"/>
                <w:szCs w:val="24"/>
                <w:lang w:eastAsia="ro-RO"/>
              </w:rPr>
              <w:t xml:space="preserve">Instituţia Publică Liceul Teoretic „Toader Bubuiog”, </w:t>
            </w:r>
          </w:p>
          <w:p w:rsidR="00930777" w:rsidRPr="00A475BD" w:rsidRDefault="00930777" w:rsidP="00A57216">
            <w:pPr>
              <w:rPr>
                <w:sz w:val="24"/>
                <w:szCs w:val="24"/>
              </w:rPr>
            </w:pPr>
            <w:r w:rsidRPr="00A475BD">
              <w:rPr>
                <w:color w:val="000000"/>
                <w:sz w:val="24"/>
                <w:szCs w:val="24"/>
                <w:lang w:eastAsia="ro-RO"/>
              </w:rPr>
              <w:t>com. Bubuieci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475BD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>500,0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pStyle w:val="1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930777" w:rsidRPr="00A475BD" w:rsidRDefault="00930777" w:rsidP="00A57216">
            <w:pPr>
              <w:rPr>
                <w:color w:val="000000"/>
                <w:sz w:val="24"/>
                <w:szCs w:val="24"/>
              </w:rPr>
            </w:pPr>
            <w:r w:rsidRPr="00A475BD">
              <w:rPr>
                <w:sz w:val="24"/>
                <w:szCs w:val="24"/>
              </w:rPr>
              <w:t>Liceul Teoretic „Ion și Doina Aldea –Teodorovici”, str. Ion. și Doina Aldea –Teodorovici, 13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  <w:lang w:val="en-US"/>
              </w:rPr>
              <w:t>500,0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475BD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 xml:space="preserve">500,0 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pStyle w:val="1"/>
              <w:numPr>
                <w:ilvl w:val="0"/>
                <w:numId w:val="19"/>
              </w:numPr>
              <w:tabs>
                <w:tab w:val="num" w:pos="360"/>
              </w:tabs>
              <w:ind w:hanging="68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930777" w:rsidRPr="00A475BD" w:rsidRDefault="00930777" w:rsidP="00A475BD">
            <w:pPr>
              <w:rPr>
                <w:color w:val="000000"/>
                <w:sz w:val="24"/>
                <w:szCs w:val="24"/>
                <w:lang w:eastAsia="ro-RO"/>
              </w:rPr>
            </w:pPr>
            <w:r w:rsidRPr="00A475BD">
              <w:rPr>
                <w:color w:val="000000"/>
                <w:sz w:val="24"/>
                <w:szCs w:val="24"/>
                <w:lang w:eastAsia="ro-RO"/>
              </w:rPr>
              <w:t xml:space="preserve">Instituţia Publică </w:t>
            </w:r>
            <w:r>
              <w:rPr>
                <w:sz w:val="24"/>
                <w:szCs w:val="24"/>
              </w:rPr>
              <w:t>Liceul Teoretic „M. Spă</w:t>
            </w:r>
            <w:r w:rsidRPr="00A475BD">
              <w:rPr>
                <w:sz w:val="24"/>
                <w:szCs w:val="24"/>
              </w:rPr>
              <w:t>taru”, str. Florilor 14/4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color w:val="000000"/>
                <w:sz w:val="24"/>
                <w:szCs w:val="24"/>
                <w:lang w:val="en-US"/>
              </w:rPr>
              <w:t>300,0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  <w:r w:rsidRPr="00A475BD">
              <w:rPr>
                <w:sz w:val="24"/>
                <w:szCs w:val="24"/>
                <w:lang w:val="en-US"/>
              </w:rPr>
              <w:t>300,0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777" w:rsidRPr="00A475BD" w:rsidRDefault="00930777" w:rsidP="00A5721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930777" w:rsidRPr="00A475BD" w:rsidRDefault="00930777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vAlign w:val="center"/>
          </w:tcPr>
          <w:p w:rsidR="00930777" w:rsidRPr="00A475BD" w:rsidRDefault="00930777" w:rsidP="009029D1">
            <w:pPr>
              <w:pStyle w:val="1"/>
              <w:ind w:left="36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930777" w:rsidRPr="00A475BD" w:rsidRDefault="00930777" w:rsidP="009B001E">
            <w:pPr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sz w:val="24"/>
                <w:szCs w:val="24"/>
              </w:rPr>
              <w:t>TOTAL (art. 31</w:t>
            </w:r>
            <w:r>
              <w:rPr>
                <w:b/>
                <w:bCs/>
                <w:sz w:val="24"/>
                <w:szCs w:val="24"/>
              </w:rPr>
              <w:t>11</w:t>
            </w:r>
            <w:r w:rsidRPr="00A475BD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167352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2710,0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DE2B1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1300,0</w:t>
            </w:r>
          </w:p>
        </w:tc>
        <w:tc>
          <w:tcPr>
            <w:tcW w:w="1064" w:type="dxa"/>
            <w:vAlign w:val="center"/>
          </w:tcPr>
          <w:p w:rsidR="00930777" w:rsidRPr="00A475BD" w:rsidRDefault="00930777" w:rsidP="00DE2B1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1010,0</w:t>
            </w:r>
          </w:p>
        </w:tc>
        <w:tc>
          <w:tcPr>
            <w:tcW w:w="1440" w:type="dxa"/>
            <w:vAlign w:val="center"/>
          </w:tcPr>
          <w:p w:rsidR="00930777" w:rsidRPr="00A475BD" w:rsidRDefault="00930777" w:rsidP="0016735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400,0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16735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475BD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</w:tr>
      <w:tr w:rsidR="00930777" w:rsidRPr="00A475BD" w:rsidTr="00104C49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67" w:type="dxa"/>
            <w:vAlign w:val="center"/>
          </w:tcPr>
          <w:p w:rsidR="00930777" w:rsidRPr="00A475BD" w:rsidRDefault="00930777" w:rsidP="00942FF9">
            <w:pPr>
              <w:tabs>
                <w:tab w:val="num" w:pos="360"/>
              </w:tabs>
              <w:ind w:left="360" w:hanging="36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930777" w:rsidRPr="00A475BD" w:rsidRDefault="00930777" w:rsidP="00DC4B34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A475BD">
              <w:rPr>
                <w:b/>
                <w:bCs/>
                <w:i/>
                <w:iCs/>
                <w:sz w:val="24"/>
                <w:szCs w:val="24"/>
              </w:rPr>
              <w:t>Devizele de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A475BD">
              <w:rPr>
                <w:b/>
                <w:bCs/>
                <w:i/>
                <w:iCs/>
                <w:sz w:val="24"/>
                <w:szCs w:val="24"/>
              </w:rPr>
              <w:t xml:space="preserve">cheltuieli </w:t>
            </w:r>
          </w:p>
          <w:p w:rsidR="00930777" w:rsidRPr="00A475BD" w:rsidRDefault="00930777" w:rsidP="00A01C53">
            <w:pPr>
              <w:rPr>
                <w:b/>
                <w:bCs/>
                <w:sz w:val="24"/>
                <w:szCs w:val="24"/>
              </w:rPr>
            </w:pPr>
            <w:r w:rsidRPr="00A475BD">
              <w:rPr>
                <w:b/>
                <w:bCs/>
                <w:i/>
                <w:iCs/>
                <w:sz w:val="24"/>
                <w:szCs w:val="24"/>
              </w:rPr>
              <w:t xml:space="preserve">(art. </w:t>
            </w:r>
            <w:r w:rsidRPr="00A475BD">
              <w:rPr>
                <w:b/>
                <w:bCs/>
                <w:sz w:val="24"/>
                <w:szCs w:val="24"/>
              </w:rPr>
              <w:t>3111</w:t>
            </w:r>
            <w:r w:rsidRPr="00A475BD"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98" w:type="dxa"/>
            <w:vAlign w:val="center"/>
          </w:tcPr>
          <w:p w:rsidR="00930777" w:rsidRPr="00A475BD" w:rsidRDefault="00930777" w:rsidP="00D50EC4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27,10</w:t>
            </w:r>
          </w:p>
        </w:tc>
        <w:tc>
          <w:tcPr>
            <w:tcW w:w="1276" w:type="dxa"/>
            <w:vAlign w:val="center"/>
          </w:tcPr>
          <w:p w:rsidR="00930777" w:rsidRPr="00A475BD" w:rsidRDefault="00930777" w:rsidP="00D50EC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</w:tcPr>
          <w:p w:rsidR="00930777" w:rsidRPr="00A475BD" w:rsidRDefault="00930777" w:rsidP="00D50EC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:rsidR="00930777" w:rsidRPr="00A475BD" w:rsidRDefault="00930777" w:rsidP="00D50EC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30777" w:rsidRPr="00A475BD" w:rsidRDefault="00930777" w:rsidP="00D50EC4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930777" w:rsidRPr="00A475BD" w:rsidRDefault="00930777" w:rsidP="00396188">
      <w:pPr>
        <w:rPr>
          <w:sz w:val="24"/>
          <w:szCs w:val="24"/>
        </w:rPr>
      </w:pPr>
    </w:p>
    <w:p w:rsidR="00930777" w:rsidRPr="00A475BD" w:rsidRDefault="00930777" w:rsidP="00F44B99">
      <w:pPr>
        <w:jc w:val="right"/>
        <w:rPr>
          <w:sz w:val="24"/>
          <w:szCs w:val="24"/>
          <w:lang w:val="en-US"/>
        </w:rPr>
      </w:pPr>
    </w:p>
    <w:p w:rsidR="00930777" w:rsidRDefault="00930777" w:rsidP="0043766E">
      <w:pPr>
        <w:jc w:val="right"/>
        <w:rPr>
          <w:lang w:val="en-US"/>
        </w:rPr>
      </w:pPr>
      <w:r>
        <w:rPr>
          <w:lang w:val="en-US"/>
        </w:rPr>
        <w:t>SECRETAR INERIMAR AL CONSILIULUI</w:t>
      </w:r>
    </w:p>
    <w:p w:rsidR="00930777" w:rsidRDefault="00930777" w:rsidP="0043766E">
      <w:pPr>
        <w:jc w:val="right"/>
        <w:rPr>
          <w:lang w:val="en-US"/>
        </w:rPr>
      </w:pPr>
    </w:p>
    <w:p w:rsidR="00930777" w:rsidRDefault="00930777" w:rsidP="0043766E">
      <w:pPr>
        <w:jc w:val="right"/>
        <w:rPr>
          <w:lang w:val="en-US"/>
        </w:rPr>
      </w:pPr>
      <w:r>
        <w:rPr>
          <w:lang w:val="en-US"/>
        </w:rPr>
        <w:t xml:space="preserve">                                                       Adrian TALMACI</w:t>
      </w:r>
    </w:p>
    <w:p w:rsidR="00930777" w:rsidRPr="00A475BD" w:rsidRDefault="00930777" w:rsidP="0043766E">
      <w:pPr>
        <w:jc w:val="right"/>
        <w:rPr>
          <w:sz w:val="24"/>
          <w:szCs w:val="24"/>
          <w:lang w:val="en-US"/>
        </w:rPr>
      </w:pPr>
    </w:p>
    <w:sectPr w:rsidR="00930777" w:rsidRPr="00A475BD" w:rsidSect="005B2F99">
      <w:footerReference w:type="default" r:id="rId7"/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777" w:rsidRDefault="00930777">
      <w:r>
        <w:separator/>
      </w:r>
    </w:p>
  </w:endnote>
  <w:endnote w:type="continuationSeparator" w:id="0">
    <w:p w:rsidR="00930777" w:rsidRDefault="00930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777" w:rsidRDefault="00930777" w:rsidP="007A2E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777" w:rsidRDefault="00930777">
      <w:r>
        <w:separator/>
      </w:r>
    </w:p>
  </w:footnote>
  <w:footnote w:type="continuationSeparator" w:id="0">
    <w:p w:rsidR="00930777" w:rsidRDefault="00930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6815"/>
    <w:multiLevelType w:val="hybridMultilevel"/>
    <w:tmpl w:val="88C0CB5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74EF1"/>
    <w:multiLevelType w:val="hybridMultilevel"/>
    <w:tmpl w:val="12386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22D5D"/>
    <w:multiLevelType w:val="hybridMultilevel"/>
    <w:tmpl w:val="0B029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16B89"/>
    <w:multiLevelType w:val="hybridMultilevel"/>
    <w:tmpl w:val="725CC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57FED"/>
    <w:multiLevelType w:val="hybridMultilevel"/>
    <w:tmpl w:val="DAAED73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D2390"/>
    <w:multiLevelType w:val="hybridMultilevel"/>
    <w:tmpl w:val="2514B3C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777189"/>
    <w:multiLevelType w:val="hybridMultilevel"/>
    <w:tmpl w:val="B39A90B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705EF9"/>
    <w:multiLevelType w:val="hybridMultilevel"/>
    <w:tmpl w:val="9E8E2D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BF80EC6"/>
    <w:multiLevelType w:val="hybridMultilevel"/>
    <w:tmpl w:val="BE30B998"/>
    <w:lvl w:ilvl="0" w:tplc="61BE2E8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73337D"/>
    <w:multiLevelType w:val="hybridMultilevel"/>
    <w:tmpl w:val="1D8A8300"/>
    <w:lvl w:ilvl="0" w:tplc="4DE817A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0">
    <w:nsid w:val="355A05E7"/>
    <w:multiLevelType w:val="hybridMultilevel"/>
    <w:tmpl w:val="376E022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C023E"/>
    <w:multiLevelType w:val="hybridMultilevel"/>
    <w:tmpl w:val="8C028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413326"/>
    <w:multiLevelType w:val="hybridMultilevel"/>
    <w:tmpl w:val="123CFC7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8974C5"/>
    <w:multiLevelType w:val="hybridMultilevel"/>
    <w:tmpl w:val="F508B3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5302A6"/>
    <w:multiLevelType w:val="hybridMultilevel"/>
    <w:tmpl w:val="FB34C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C47DF7"/>
    <w:multiLevelType w:val="hybridMultilevel"/>
    <w:tmpl w:val="A304720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4F4100"/>
    <w:multiLevelType w:val="hybridMultilevel"/>
    <w:tmpl w:val="FB34C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9C6EF5"/>
    <w:multiLevelType w:val="hybridMultilevel"/>
    <w:tmpl w:val="E4BCA59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BC92555"/>
    <w:multiLevelType w:val="hybridMultilevel"/>
    <w:tmpl w:val="DFC67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F917D7"/>
    <w:multiLevelType w:val="hybridMultilevel"/>
    <w:tmpl w:val="AFA62A9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B73F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BC56EB8"/>
    <w:multiLevelType w:val="hybridMultilevel"/>
    <w:tmpl w:val="B712B0D2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68FF4C35"/>
    <w:multiLevelType w:val="hybridMultilevel"/>
    <w:tmpl w:val="800A825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1F51A0"/>
    <w:multiLevelType w:val="hybridMultilevel"/>
    <w:tmpl w:val="C55E2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6CF84433"/>
    <w:multiLevelType w:val="hybridMultilevel"/>
    <w:tmpl w:val="3A60058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FF1464"/>
    <w:multiLevelType w:val="hybridMultilevel"/>
    <w:tmpl w:val="CAFA7BA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DE7F21"/>
    <w:multiLevelType w:val="hybridMultilevel"/>
    <w:tmpl w:val="1E9240F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4"/>
  </w:num>
  <w:num w:numId="6">
    <w:abstractNumId w:val="12"/>
  </w:num>
  <w:num w:numId="7">
    <w:abstractNumId w:val="22"/>
  </w:num>
  <w:num w:numId="8">
    <w:abstractNumId w:val="1"/>
  </w:num>
  <w:num w:numId="9">
    <w:abstractNumId w:val="18"/>
  </w:num>
  <w:num w:numId="10">
    <w:abstractNumId w:val="13"/>
  </w:num>
  <w:num w:numId="11">
    <w:abstractNumId w:val="3"/>
  </w:num>
  <w:num w:numId="12">
    <w:abstractNumId w:val="14"/>
  </w:num>
  <w:num w:numId="13">
    <w:abstractNumId w:val="21"/>
  </w:num>
  <w:num w:numId="14">
    <w:abstractNumId w:val="2"/>
  </w:num>
  <w:num w:numId="15">
    <w:abstractNumId w:val="7"/>
  </w:num>
  <w:num w:numId="16">
    <w:abstractNumId w:val="17"/>
  </w:num>
  <w:num w:numId="17">
    <w:abstractNumId w:val="16"/>
  </w:num>
  <w:num w:numId="18">
    <w:abstractNumId w:val="5"/>
  </w:num>
  <w:num w:numId="19">
    <w:abstractNumId w:val="6"/>
  </w:num>
  <w:num w:numId="20">
    <w:abstractNumId w:val="10"/>
  </w:num>
  <w:num w:numId="21">
    <w:abstractNumId w:val="19"/>
  </w:num>
  <w:num w:numId="22">
    <w:abstractNumId w:val="26"/>
  </w:num>
  <w:num w:numId="23">
    <w:abstractNumId w:val="15"/>
  </w:num>
  <w:num w:numId="24">
    <w:abstractNumId w:val="25"/>
  </w:num>
  <w:num w:numId="25">
    <w:abstractNumId w:val="0"/>
  </w:num>
  <w:num w:numId="26">
    <w:abstractNumId w:val="24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764B"/>
    <w:rsid w:val="000011C3"/>
    <w:rsid w:val="00001353"/>
    <w:rsid w:val="00001CBE"/>
    <w:rsid w:val="0000384D"/>
    <w:rsid w:val="00006EE5"/>
    <w:rsid w:val="00012E40"/>
    <w:rsid w:val="00012E65"/>
    <w:rsid w:val="00020D84"/>
    <w:rsid w:val="00027DE4"/>
    <w:rsid w:val="00027FE0"/>
    <w:rsid w:val="000332E5"/>
    <w:rsid w:val="0003385C"/>
    <w:rsid w:val="00041BF9"/>
    <w:rsid w:val="00041D9D"/>
    <w:rsid w:val="00042AF0"/>
    <w:rsid w:val="0004493F"/>
    <w:rsid w:val="000451EA"/>
    <w:rsid w:val="00047980"/>
    <w:rsid w:val="00052BD9"/>
    <w:rsid w:val="00055186"/>
    <w:rsid w:val="0006056B"/>
    <w:rsid w:val="00060B05"/>
    <w:rsid w:val="00060D16"/>
    <w:rsid w:val="000667DB"/>
    <w:rsid w:val="0006724D"/>
    <w:rsid w:val="00072853"/>
    <w:rsid w:val="0007518B"/>
    <w:rsid w:val="00077B8E"/>
    <w:rsid w:val="00080FFE"/>
    <w:rsid w:val="00084101"/>
    <w:rsid w:val="00086518"/>
    <w:rsid w:val="000A03BC"/>
    <w:rsid w:val="000A3896"/>
    <w:rsid w:val="000A3BDF"/>
    <w:rsid w:val="000A3DC9"/>
    <w:rsid w:val="000A4F68"/>
    <w:rsid w:val="000B40A9"/>
    <w:rsid w:val="000C1640"/>
    <w:rsid w:val="000C5639"/>
    <w:rsid w:val="000C60DD"/>
    <w:rsid w:val="000D597F"/>
    <w:rsid w:val="000D7EE6"/>
    <w:rsid w:val="000E1AA7"/>
    <w:rsid w:val="000E3D01"/>
    <w:rsid w:val="000E5A88"/>
    <w:rsid w:val="000E5C2F"/>
    <w:rsid w:val="000F2EF8"/>
    <w:rsid w:val="000F394B"/>
    <w:rsid w:val="000F4D8B"/>
    <w:rsid w:val="001032EE"/>
    <w:rsid w:val="00104ABA"/>
    <w:rsid w:val="00104C49"/>
    <w:rsid w:val="00105B7D"/>
    <w:rsid w:val="0010642A"/>
    <w:rsid w:val="00114F60"/>
    <w:rsid w:val="0012056B"/>
    <w:rsid w:val="00124431"/>
    <w:rsid w:val="00127FD0"/>
    <w:rsid w:val="001348AE"/>
    <w:rsid w:val="00134A6A"/>
    <w:rsid w:val="00135887"/>
    <w:rsid w:val="00137C76"/>
    <w:rsid w:val="001428B9"/>
    <w:rsid w:val="00143CD5"/>
    <w:rsid w:val="001564E7"/>
    <w:rsid w:val="001609BF"/>
    <w:rsid w:val="00167352"/>
    <w:rsid w:val="00167776"/>
    <w:rsid w:val="0017082A"/>
    <w:rsid w:val="001723C9"/>
    <w:rsid w:val="00174910"/>
    <w:rsid w:val="0018062B"/>
    <w:rsid w:val="00187EE7"/>
    <w:rsid w:val="001926E2"/>
    <w:rsid w:val="00195AA4"/>
    <w:rsid w:val="001A225B"/>
    <w:rsid w:val="001C0FBB"/>
    <w:rsid w:val="001D0121"/>
    <w:rsid w:val="001D0470"/>
    <w:rsid w:val="001D4F63"/>
    <w:rsid w:val="001D5688"/>
    <w:rsid w:val="001D7FBB"/>
    <w:rsid w:val="001E151A"/>
    <w:rsid w:val="001E51D5"/>
    <w:rsid w:val="001F7979"/>
    <w:rsid w:val="00201120"/>
    <w:rsid w:val="00205449"/>
    <w:rsid w:val="0020722E"/>
    <w:rsid w:val="002072C5"/>
    <w:rsid w:val="00221D95"/>
    <w:rsid w:val="00222D36"/>
    <w:rsid w:val="00223B16"/>
    <w:rsid w:val="002247C4"/>
    <w:rsid w:val="00227C68"/>
    <w:rsid w:val="0023177A"/>
    <w:rsid w:val="00231E98"/>
    <w:rsid w:val="00244D6C"/>
    <w:rsid w:val="0025140C"/>
    <w:rsid w:val="00252DA8"/>
    <w:rsid w:val="002543F8"/>
    <w:rsid w:val="00254F2E"/>
    <w:rsid w:val="00256BA1"/>
    <w:rsid w:val="00256DC7"/>
    <w:rsid w:val="00263250"/>
    <w:rsid w:val="00264232"/>
    <w:rsid w:val="00266905"/>
    <w:rsid w:val="002671B8"/>
    <w:rsid w:val="0027300B"/>
    <w:rsid w:val="00273CCB"/>
    <w:rsid w:val="002741E5"/>
    <w:rsid w:val="00276C20"/>
    <w:rsid w:val="00280713"/>
    <w:rsid w:val="00283614"/>
    <w:rsid w:val="00286B44"/>
    <w:rsid w:val="00286D73"/>
    <w:rsid w:val="00295AD3"/>
    <w:rsid w:val="0029700D"/>
    <w:rsid w:val="002A1BF1"/>
    <w:rsid w:val="002A5BA6"/>
    <w:rsid w:val="002A70C5"/>
    <w:rsid w:val="002B0A3B"/>
    <w:rsid w:val="002B63EF"/>
    <w:rsid w:val="002B6903"/>
    <w:rsid w:val="002C5651"/>
    <w:rsid w:val="002D293B"/>
    <w:rsid w:val="002D4DAA"/>
    <w:rsid w:val="002D693C"/>
    <w:rsid w:val="002E2574"/>
    <w:rsid w:val="002E3170"/>
    <w:rsid w:val="002F3DC3"/>
    <w:rsid w:val="002F4E2A"/>
    <w:rsid w:val="002F661E"/>
    <w:rsid w:val="00300BA5"/>
    <w:rsid w:val="00301504"/>
    <w:rsid w:val="0030318E"/>
    <w:rsid w:val="003040F9"/>
    <w:rsid w:val="00304A8E"/>
    <w:rsid w:val="003073DC"/>
    <w:rsid w:val="00310188"/>
    <w:rsid w:val="003238EC"/>
    <w:rsid w:val="003241C7"/>
    <w:rsid w:val="00324E19"/>
    <w:rsid w:val="003273DE"/>
    <w:rsid w:val="0033131F"/>
    <w:rsid w:val="003335A9"/>
    <w:rsid w:val="0033599E"/>
    <w:rsid w:val="0033601F"/>
    <w:rsid w:val="0033667A"/>
    <w:rsid w:val="003418F3"/>
    <w:rsid w:val="00355C85"/>
    <w:rsid w:val="00357F24"/>
    <w:rsid w:val="00363E38"/>
    <w:rsid w:val="00364720"/>
    <w:rsid w:val="0036668A"/>
    <w:rsid w:val="00367FFA"/>
    <w:rsid w:val="003715F5"/>
    <w:rsid w:val="0038125A"/>
    <w:rsid w:val="003854D2"/>
    <w:rsid w:val="00386610"/>
    <w:rsid w:val="00386B9B"/>
    <w:rsid w:val="00396188"/>
    <w:rsid w:val="0039660D"/>
    <w:rsid w:val="003A081E"/>
    <w:rsid w:val="003A7DF7"/>
    <w:rsid w:val="003B49EC"/>
    <w:rsid w:val="003B5F89"/>
    <w:rsid w:val="003C4930"/>
    <w:rsid w:val="003C61A5"/>
    <w:rsid w:val="003C6F42"/>
    <w:rsid w:val="003E0834"/>
    <w:rsid w:val="003E1553"/>
    <w:rsid w:val="003E2F13"/>
    <w:rsid w:val="003E680A"/>
    <w:rsid w:val="003F29FF"/>
    <w:rsid w:val="003F4933"/>
    <w:rsid w:val="003F4B70"/>
    <w:rsid w:val="004018AC"/>
    <w:rsid w:val="00402A92"/>
    <w:rsid w:val="00407757"/>
    <w:rsid w:val="00412170"/>
    <w:rsid w:val="00412DC2"/>
    <w:rsid w:val="00413E6D"/>
    <w:rsid w:val="00416173"/>
    <w:rsid w:val="004201E3"/>
    <w:rsid w:val="004210F3"/>
    <w:rsid w:val="00423B32"/>
    <w:rsid w:val="004258A3"/>
    <w:rsid w:val="004270E2"/>
    <w:rsid w:val="00427EEB"/>
    <w:rsid w:val="0043069C"/>
    <w:rsid w:val="00435934"/>
    <w:rsid w:val="00435FC0"/>
    <w:rsid w:val="004371BF"/>
    <w:rsid w:val="0043766E"/>
    <w:rsid w:val="00446910"/>
    <w:rsid w:val="004474BA"/>
    <w:rsid w:val="004504B7"/>
    <w:rsid w:val="0045423C"/>
    <w:rsid w:val="00455FAE"/>
    <w:rsid w:val="0045704A"/>
    <w:rsid w:val="00460B2B"/>
    <w:rsid w:val="00463BE3"/>
    <w:rsid w:val="004649E2"/>
    <w:rsid w:val="004700C3"/>
    <w:rsid w:val="0047661E"/>
    <w:rsid w:val="004822DF"/>
    <w:rsid w:val="00482A48"/>
    <w:rsid w:val="004869BA"/>
    <w:rsid w:val="00490565"/>
    <w:rsid w:val="00492197"/>
    <w:rsid w:val="0049750E"/>
    <w:rsid w:val="004A3EBE"/>
    <w:rsid w:val="004B340A"/>
    <w:rsid w:val="004B4754"/>
    <w:rsid w:val="004B4D2F"/>
    <w:rsid w:val="004B5B2D"/>
    <w:rsid w:val="004B6189"/>
    <w:rsid w:val="004B6B65"/>
    <w:rsid w:val="004B71DE"/>
    <w:rsid w:val="004C4036"/>
    <w:rsid w:val="004C4D1C"/>
    <w:rsid w:val="004C693B"/>
    <w:rsid w:val="004C764B"/>
    <w:rsid w:val="004D2A6C"/>
    <w:rsid w:val="004D3870"/>
    <w:rsid w:val="004D7DDA"/>
    <w:rsid w:val="004E7105"/>
    <w:rsid w:val="004F0596"/>
    <w:rsid w:val="004F3B1F"/>
    <w:rsid w:val="004F6B5C"/>
    <w:rsid w:val="004F7F86"/>
    <w:rsid w:val="00500418"/>
    <w:rsid w:val="00502B0C"/>
    <w:rsid w:val="00505391"/>
    <w:rsid w:val="00506282"/>
    <w:rsid w:val="00507EE8"/>
    <w:rsid w:val="00513C46"/>
    <w:rsid w:val="005222CC"/>
    <w:rsid w:val="00522616"/>
    <w:rsid w:val="00524D15"/>
    <w:rsid w:val="005260EC"/>
    <w:rsid w:val="00534DF7"/>
    <w:rsid w:val="005352E6"/>
    <w:rsid w:val="00535FCA"/>
    <w:rsid w:val="00546477"/>
    <w:rsid w:val="005468DA"/>
    <w:rsid w:val="00551264"/>
    <w:rsid w:val="005538B4"/>
    <w:rsid w:val="00556250"/>
    <w:rsid w:val="005616CC"/>
    <w:rsid w:val="00564427"/>
    <w:rsid w:val="0057511C"/>
    <w:rsid w:val="00575E03"/>
    <w:rsid w:val="00576785"/>
    <w:rsid w:val="00580A62"/>
    <w:rsid w:val="00581DFE"/>
    <w:rsid w:val="00581E4C"/>
    <w:rsid w:val="00583E76"/>
    <w:rsid w:val="00585DE2"/>
    <w:rsid w:val="005A37B6"/>
    <w:rsid w:val="005A3991"/>
    <w:rsid w:val="005A4D62"/>
    <w:rsid w:val="005A5BA8"/>
    <w:rsid w:val="005B12BB"/>
    <w:rsid w:val="005B2F99"/>
    <w:rsid w:val="005B38C8"/>
    <w:rsid w:val="005B4973"/>
    <w:rsid w:val="005C4237"/>
    <w:rsid w:val="005C6BFE"/>
    <w:rsid w:val="005C7580"/>
    <w:rsid w:val="005D09D7"/>
    <w:rsid w:val="005D1931"/>
    <w:rsid w:val="005D6EDB"/>
    <w:rsid w:val="005E19BB"/>
    <w:rsid w:val="005E23C0"/>
    <w:rsid w:val="005E584C"/>
    <w:rsid w:val="005F058A"/>
    <w:rsid w:val="005F764C"/>
    <w:rsid w:val="005F7DFC"/>
    <w:rsid w:val="005F7FAA"/>
    <w:rsid w:val="006065D4"/>
    <w:rsid w:val="00607881"/>
    <w:rsid w:val="0061587E"/>
    <w:rsid w:val="0061603B"/>
    <w:rsid w:val="00616EA7"/>
    <w:rsid w:val="00621CB2"/>
    <w:rsid w:val="006238D3"/>
    <w:rsid w:val="0062408E"/>
    <w:rsid w:val="006244DC"/>
    <w:rsid w:val="00627CF9"/>
    <w:rsid w:val="00633BF2"/>
    <w:rsid w:val="00634AF5"/>
    <w:rsid w:val="00642838"/>
    <w:rsid w:val="00642B3E"/>
    <w:rsid w:val="00642E64"/>
    <w:rsid w:val="00646243"/>
    <w:rsid w:val="00646CB1"/>
    <w:rsid w:val="00646D2B"/>
    <w:rsid w:val="0064736E"/>
    <w:rsid w:val="00651EF2"/>
    <w:rsid w:val="00666654"/>
    <w:rsid w:val="0066766F"/>
    <w:rsid w:val="006760A4"/>
    <w:rsid w:val="006824F1"/>
    <w:rsid w:val="00686C33"/>
    <w:rsid w:val="006871F7"/>
    <w:rsid w:val="00692D97"/>
    <w:rsid w:val="006A0966"/>
    <w:rsid w:val="006A09AB"/>
    <w:rsid w:val="006A0ECD"/>
    <w:rsid w:val="006A1C10"/>
    <w:rsid w:val="006A21D5"/>
    <w:rsid w:val="006A522E"/>
    <w:rsid w:val="006B562F"/>
    <w:rsid w:val="006B69AE"/>
    <w:rsid w:val="006D1812"/>
    <w:rsid w:val="006D554D"/>
    <w:rsid w:val="006D6DBB"/>
    <w:rsid w:val="006D7046"/>
    <w:rsid w:val="006E0E76"/>
    <w:rsid w:val="006E1035"/>
    <w:rsid w:val="006E2FCD"/>
    <w:rsid w:val="006E5A6E"/>
    <w:rsid w:val="006E6C95"/>
    <w:rsid w:val="006F17E8"/>
    <w:rsid w:val="006F27B5"/>
    <w:rsid w:val="006F383A"/>
    <w:rsid w:val="006F4C0A"/>
    <w:rsid w:val="006F519C"/>
    <w:rsid w:val="006F61E2"/>
    <w:rsid w:val="00701AF9"/>
    <w:rsid w:val="00702A4E"/>
    <w:rsid w:val="00703A3B"/>
    <w:rsid w:val="0070720D"/>
    <w:rsid w:val="00710E55"/>
    <w:rsid w:val="0071476F"/>
    <w:rsid w:val="00714BC0"/>
    <w:rsid w:val="0071522A"/>
    <w:rsid w:val="00723A83"/>
    <w:rsid w:val="00735C99"/>
    <w:rsid w:val="00740945"/>
    <w:rsid w:val="00747194"/>
    <w:rsid w:val="00752FD0"/>
    <w:rsid w:val="00760205"/>
    <w:rsid w:val="00763EC1"/>
    <w:rsid w:val="00766616"/>
    <w:rsid w:val="00771F4B"/>
    <w:rsid w:val="0078078E"/>
    <w:rsid w:val="00783F4D"/>
    <w:rsid w:val="00784BA4"/>
    <w:rsid w:val="00785D46"/>
    <w:rsid w:val="00786FE3"/>
    <w:rsid w:val="0079076B"/>
    <w:rsid w:val="00792E7D"/>
    <w:rsid w:val="00794960"/>
    <w:rsid w:val="007A2E64"/>
    <w:rsid w:val="007A71B8"/>
    <w:rsid w:val="007C2C05"/>
    <w:rsid w:val="007C5C73"/>
    <w:rsid w:val="007C6CE7"/>
    <w:rsid w:val="007C766D"/>
    <w:rsid w:val="007D0727"/>
    <w:rsid w:val="007D47D8"/>
    <w:rsid w:val="007D5ED3"/>
    <w:rsid w:val="007E7520"/>
    <w:rsid w:val="007F3D21"/>
    <w:rsid w:val="007F6B98"/>
    <w:rsid w:val="00800C66"/>
    <w:rsid w:val="00802652"/>
    <w:rsid w:val="00804D2E"/>
    <w:rsid w:val="00816D7C"/>
    <w:rsid w:val="00823403"/>
    <w:rsid w:val="00823AC5"/>
    <w:rsid w:val="0083143D"/>
    <w:rsid w:val="0083216E"/>
    <w:rsid w:val="00833E41"/>
    <w:rsid w:val="0083520B"/>
    <w:rsid w:val="008449F7"/>
    <w:rsid w:val="00852BE9"/>
    <w:rsid w:val="0085654F"/>
    <w:rsid w:val="008568EF"/>
    <w:rsid w:val="00857B20"/>
    <w:rsid w:val="00862CE1"/>
    <w:rsid w:val="00863B57"/>
    <w:rsid w:val="00865569"/>
    <w:rsid w:val="0086698A"/>
    <w:rsid w:val="0087639C"/>
    <w:rsid w:val="00880DEA"/>
    <w:rsid w:val="00881E8F"/>
    <w:rsid w:val="00891273"/>
    <w:rsid w:val="00891461"/>
    <w:rsid w:val="00895B5B"/>
    <w:rsid w:val="008962EE"/>
    <w:rsid w:val="008966AB"/>
    <w:rsid w:val="008A0610"/>
    <w:rsid w:val="008A1BEE"/>
    <w:rsid w:val="008A3EAF"/>
    <w:rsid w:val="008B351B"/>
    <w:rsid w:val="008B5E67"/>
    <w:rsid w:val="008B6798"/>
    <w:rsid w:val="008C1FF4"/>
    <w:rsid w:val="008C6136"/>
    <w:rsid w:val="008C76BB"/>
    <w:rsid w:val="008D187A"/>
    <w:rsid w:val="008D2578"/>
    <w:rsid w:val="008D48EF"/>
    <w:rsid w:val="008E16A3"/>
    <w:rsid w:val="008E5249"/>
    <w:rsid w:val="008F736B"/>
    <w:rsid w:val="00901725"/>
    <w:rsid w:val="009029D1"/>
    <w:rsid w:val="00903912"/>
    <w:rsid w:val="00904AC9"/>
    <w:rsid w:val="00911732"/>
    <w:rsid w:val="0091323A"/>
    <w:rsid w:val="00922F1D"/>
    <w:rsid w:val="00924489"/>
    <w:rsid w:val="00925035"/>
    <w:rsid w:val="00930777"/>
    <w:rsid w:val="00931728"/>
    <w:rsid w:val="00931BDA"/>
    <w:rsid w:val="00931C51"/>
    <w:rsid w:val="00933FA9"/>
    <w:rsid w:val="0093533F"/>
    <w:rsid w:val="0093570F"/>
    <w:rsid w:val="0093792A"/>
    <w:rsid w:val="009409BC"/>
    <w:rsid w:val="00942FF9"/>
    <w:rsid w:val="009465FA"/>
    <w:rsid w:val="0094671F"/>
    <w:rsid w:val="00953353"/>
    <w:rsid w:val="00953CA5"/>
    <w:rsid w:val="00956D14"/>
    <w:rsid w:val="00960564"/>
    <w:rsid w:val="00960A50"/>
    <w:rsid w:val="009618DC"/>
    <w:rsid w:val="0096505A"/>
    <w:rsid w:val="00967267"/>
    <w:rsid w:val="00977081"/>
    <w:rsid w:val="00980AD0"/>
    <w:rsid w:val="0099108F"/>
    <w:rsid w:val="009938FC"/>
    <w:rsid w:val="00993BBA"/>
    <w:rsid w:val="0099468B"/>
    <w:rsid w:val="00996A24"/>
    <w:rsid w:val="00996E90"/>
    <w:rsid w:val="009A6AC0"/>
    <w:rsid w:val="009A7882"/>
    <w:rsid w:val="009B001E"/>
    <w:rsid w:val="009C0924"/>
    <w:rsid w:val="009C43F0"/>
    <w:rsid w:val="009C5823"/>
    <w:rsid w:val="009D629D"/>
    <w:rsid w:val="009E3D47"/>
    <w:rsid w:val="009E3FF3"/>
    <w:rsid w:val="009E604B"/>
    <w:rsid w:val="009F29BF"/>
    <w:rsid w:val="009F67C8"/>
    <w:rsid w:val="009F6FD0"/>
    <w:rsid w:val="00A00701"/>
    <w:rsid w:val="00A0150D"/>
    <w:rsid w:val="00A01C53"/>
    <w:rsid w:val="00A02221"/>
    <w:rsid w:val="00A03C7C"/>
    <w:rsid w:val="00A040DF"/>
    <w:rsid w:val="00A049ED"/>
    <w:rsid w:val="00A10FDB"/>
    <w:rsid w:val="00A13F75"/>
    <w:rsid w:val="00A17E4C"/>
    <w:rsid w:val="00A246A9"/>
    <w:rsid w:val="00A2474B"/>
    <w:rsid w:val="00A24C00"/>
    <w:rsid w:val="00A27765"/>
    <w:rsid w:val="00A31987"/>
    <w:rsid w:val="00A32389"/>
    <w:rsid w:val="00A36965"/>
    <w:rsid w:val="00A37458"/>
    <w:rsid w:val="00A37990"/>
    <w:rsid w:val="00A41D92"/>
    <w:rsid w:val="00A42227"/>
    <w:rsid w:val="00A44ABC"/>
    <w:rsid w:val="00A46EAC"/>
    <w:rsid w:val="00A475BD"/>
    <w:rsid w:val="00A539ED"/>
    <w:rsid w:val="00A5597E"/>
    <w:rsid w:val="00A57216"/>
    <w:rsid w:val="00A6354A"/>
    <w:rsid w:val="00A63C0B"/>
    <w:rsid w:val="00A74822"/>
    <w:rsid w:val="00A74EBB"/>
    <w:rsid w:val="00A756FC"/>
    <w:rsid w:val="00A76A12"/>
    <w:rsid w:val="00A82F1B"/>
    <w:rsid w:val="00A85C33"/>
    <w:rsid w:val="00A91BFF"/>
    <w:rsid w:val="00A92FCD"/>
    <w:rsid w:val="00A96107"/>
    <w:rsid w:val="00AA4D7C"/>
    <w:rsid w:val="00AA62D6"/>
    <w:rsid w:val="00AB7BD4"/>
    <w:rsid w:val="00AC36C4"/>
    <w:rsid w:val="00AC510D"/>
    <w:rsid w:val="00AC562D"/>
    <w:rsid w:val="00AD6A93"/>
    <w:rsid w:val="00AE1F47"/>
    <w:rsid w:val="00AE41B3"/>
    <w:rsid w:val="00AE67FC"/>
    <w:rsid w:val="00AF3452"/>
    <w:rsid w:val="00AF7F82"/>
    <w:rsid w:val="00B01286"/>
    <w:rsid w:val="00B02948"/>
    <w:rsid w:val="00B059BC"/>
    <w:rsid w:val="00B05A40"/>
    <w:rsid w:val="00B05BDC"/>
    <w:rsid w:val="00B13364"/>
    <w:rsid w:val="00B14960"/>
    <w:rsid w:val="00B17C23"/>
    <w:rsid w:val="00B22AFC"/>
    <w:rsid w:val="00B23435"/>
    <w:rsid w:val="00B31A92"/>
    <w:rsid w:val="00B36281"/>
    <w:rsid w:val="00B40063"/>
    <w:rsid w:val="00B4564E"/>
    <w:rsid w:val="00B47F7D"/>
    <w:rsid w:val="00B50C56"/>
    <w:rsid w:val="00B53E30"/>
    <w:rsid w:val="00B56CBF"/>
    <w:rsid w:val="00B623BB"/>
    <w:rsid w:val="00B62D3D"/>
    <w:rsid w:val="00B70E2E"/>
    <w:rsid w:val="00B92807"/>
    <w:rsid w:val="00B96EF5"/>
    <w:rsid w:val="00B96F31"/>
    <w:rsid w:val="00B97480"/>
    <w:rsid w:val="00BA29B8"/>
    <w:rsid w:val="00BA711A"/>
    <w:rsid w:val="00BB0287"/>
    <w:rsid w:val="00BB2637"/>
    <w:rsid w:val="00BB6C8E"/>
    <w:rsid w:val="00BC0FEA"/>
    <w:rsid w:val="00BC6016"/>
    <w:rsid w:val="00BC6C56"/>
    <w:rsid w:val="00BC7FF1"/>
    <w:rsid w:val="00BD0185"/>
    <w:rsid w:val="00BE0B1B"/>
    <w:rsid w:val="00BE27BD"/>
    <w:rsid w:val="00BE3DD1"/>
    <w:rsid w:val="00BE523E"/>
    <w:rsid w:val="00BE6E2D"/>
    <w:rsid w:val="00BF0C81"/>
    <w:rsid w:val="00BF4348"/>
    <w:rsid w:val="00BF46CC"/>
    <w:rsid w:val="00BF52C1"/>
    <w:rsid w:val="00BF6518"/>
    <w:rsid w:val="00BF719F"/>
    <w:rsid w:val="00BF72B6"/>
    <w:rsid w:val="00C05D5F"/>
    <w:rsid w:val="00C07913"/>
    <w:rsid w:val="00C10AC9"/>
    <w:rsid w:val="00C12D6F"/>
    <w:rsid w:val="00C13418"/>
    <w:rsid w:val="00C13D1A"/>
    <w:rsid w:val="00C21219"/>
    <w:rsid w:val="00C226A0"/>
    <w:rsid w:val="00C272E7"/>
    <w:rsid w:val="00C359E7"/>
    <w:rsid w:val="00C362E4"/>
    <w:rsid w:val="00C54886"/>
    <w:rsid w:val="00C635F9"/>
    <w:rsid w:val="00C63D92"/>
    <w:rsid w:val="00C6427C"/>
    <w:rsid w:val="00C64EF7"/>
    <w:rsid w:val="00C65A22"/>
    <w:rsid w:val="00C6622E"/>
    <w:rsid w:val="00C675A0"/>
    <w:rsid w:val="00C71BB4"/>
    <w:rsid w:val="00C76F90"/>
    <w:rsid w:val="00C84BB9"/>
    <w:rsid w:val="00C87E52"/>
    <w:rsid w:val="00C90AC4"/>
    <w:rsid w:val="00C936DD"/>
    <w:rsid w:val="00C946A0"/>
    <w:rsid w:val="00C973D4"/>
    <w:rsid w:val="00CA1443"/>
    <w:rsid w:val="00CA1861"/>
    <w:rsid w:val="00CA1983"/>
    <w:rsid w:val="00CA2220"/>
    <w:rsid w:val="00CA26FE"/>
    <w:rsid w:val="00CA5BCB"/>
    <w:rsid w:val="00CA5E6A"/>
    <w:rsid w:val="00CB1319"/>
    <w:rsid w:val="00CB3143"/>
    <w:rsid w:val="00CB56BD"/>
    <w:rsid w:val="00CC0ECC"/>
    <w:rsid w:val="00CC2E78"/>
    <w:rsid w:val="00CC3AF6"/>
    <w:rsid w:val="00CC3D79"/>
    <w:rsid w:val="00CC4FD2"/>
    <w:rsid w:val="00CD12CE"/>
    <w:rsid w:val="00CD1A17"/>
    <w:rsid w:val="00CD1EE3"/>
    <w:rsid w:val="00CD48DB"/>
    <w:rsid w:val="00CD510A"/>
    <w:rsid w:val="00CE193D"/>
    <w:rsid w:val="00CE25A6"/>
    <w:rsid w:val="00CE6428"/>
    <w:rsid w:val="00CF046C"/>
    <w:rsid w:val="00CF1CEC"/>
    <w:rsid w:val="00CF1D77"/>
    <w:rsid w:val="00CF43B8"/>
    <w:rsid w:val="00CF476A"/>
    <w:rsid w:val="00D007CD"/>
    <w:rsid w:val="00D03880"/>
    <w:rsid w:val="00D040E5"/>
    <w:rsid w:val="00D0769D"/>
    <w:rsid w:val="00D07905"/>
    <w:rsid w:val="00D10FFD"/>
    <w:rsid w:val="00D134E3"/>
    <w:rsid w:val="00D13772"/>
    <w:rsid w:val="00D14EC2"/>
    <w:rsid w:val="00D16480"/>
    <w:rsid w:val="00D274A7"/>
    <w:rsid w:val="00D27532"/>
    <w:rsid w:val="00D30FE3"/>
    <w:rsid w:val="00D32876"/>
    <w:rsid w:val="00D32B27"/>
    <w:rsid w:val="00D34439"/>
    <w:rsid w:val="00D36473"/>
    <w:rsid w:val="00D40325"/>
    <w:rsid w:val="00D41C6C"/>
    <w:rsid w:val="00D45E67"/>
    <w:rsid w:val="00D50EC4"/>
    <w:rsid w:val="00D514AB"/>
    <w:rsid w:val="00D517CA"/>
    <w:rsid w:val="00D55D1D"/>
    <w:rsid w:val="00D6032E"/>
    <w:rsid w:val="00D60463"/>
    <w:rsid w:val="00D716F6"/>
    <w:rsid w:val="00D7368E"/>
    <w:rsid w:val="00D762FE"/>
    <w:rsid w:val="00D83405"/>
    <w:rsid w:val="00D8717F"/>
    <w:rsid w:val="00D87F2F"/>
    <w:rsid w:val="00D93FBA"/>
    <w:rsid w:val="00D9418D"/>
    <w:rsid w:val="00D95848"/>
    <w:rsid w:val="00D96245"/>
    <w:rsid w:val="00D96995"/>
    <w:rsid w:val="00DA1C14"/>
    <w:rsid w:val="00DA5C2F"/>
    <w:rsid w:val="00DB0391"/>
    <w:rsid w:val="00DB509B"/>
    <w:rsid w:val="00DB7C52"/>
    <w:rsid w:val="00DC34C4"/>
    <w:rsid w:val="00DC4B34"/>
    <w:rsid w:val="00DC669E"/>
    <w:rsid w:val="00DC6E0B"/>
    <w:rsid w:val="00DD0B26"/>
    <w:rsid w:val="00DD1003"/>
    <w:rsid w:val="00DD1198"/>
    <w:rsid w:val="00DD30FE"/>
    <w:rsid w:val="00DD5FDC"/>
    <w:rsid w:val="00DE2B1A"/>
    <w:rsid w:val="00DE3D6F"/>
    <w:rsid w:val="00DE5915"/>
    <w:rsid w:val="00DE7086"/>
    <w:rsid w:val="00DF11D7"/>
    <w:rsid w:val="00DF3168"/>
    <w:rsid w:val="00E0710E"/>
    <w:rsid w:val="00E0730F"/>
    <w:rsid w:val="00E117D9"/>
    <w:rsid w:val="00E11F2D"/>
    <w:rsid w:val="00E125F4"/>
    <w:rsid w:val="00E12623"/>
    <w:rsid w:val="00E138EA"/>
    <w:rsid w:val="00E24BCA"/>
    <w:rsid w:val="00E374CA"/>
    <w:rsid w:val="00E43616"/>
    <w:rsid w:val="00E5088E"/>
    <w:rsid w:val="00E510E1"/>
    <w:rsid w:val="00E5723D"/>
    <w:rsid w:val="00E60410"/>
    <w:rsid w:val="00E62FC9"/>
    <w:rsid w:val="00E63AF2"/>
    <w:rsid w:val="00E65AA5"/>
    <w:rsid w:val="00E66324"/>
    <w:rsid w:val="00E6708B"/>
    <w:rsid w:val="00E70812"/>
    <w:rsid w:val="00E72043"/>
    <w:rsid w:val="00E73229"/>
    <w:rsid w:val="00E8040B"/>
    <w:rsid w:val="00E8159E"/>
    <w:rsid w:val="00E834CB"/>
    <w:rsid w:val="00E83590"/>
    <w:rsid w:val="00E9233C"/>
    <w:rsid w:val="00E9406E"/>
    <w:rsid w:val="00E94287"/>
    <w:rsid w:val="00E97DA7"/>
    <w:rsid w:val="00EA0F3B"/>
    <w:rsid w:val="00EB539B"/>
    <w:rsid w:val="00EB6966"/>
    <w:rsid w:val="00EC43B1"/>
    <w:rsid w:val="00EC5165"/>
    <w:rsid w:val="00ED186E"/>
    <w:rsid w:val="00ED2A34"/>
    <w:rsid w:val="00ED6159"/>
    <w:rsid w:val="00EE1BAC"/>
    <w:rsid w:val="00EF2F8A"/>
    <w:rsid w:val="00EF68A8"/>
    <w:rsid w:val="00F038D3"/>
    <w:rsid w:val="00F07A6A"/>
    <w:rsid w:val="00F101DE"/>
    <w:rsid w:val="00F10C9B"/>
    <w:rsid w:val="00F10EF7"/>
    <w:rsid w:val="00F118B1"/>
    <w:rsid w:val="00F163ED"/>
    <w:rsid w:val="00F305DC"/>
    <w:rsid w:val="00F3116F"/>
    <w:rsid w:val="00F3139E"/>
    <w:rsid w:val="00F3160D"/>
    <w:rsid w:val="00F3349F"/>
    <w:rsid w:val="00F349B6"/>
    <w:rsid w:val="00F35ABC"/>
    <w:rsid w:val="00F41140"/>
    <w:rsid w:val="00F4414C"/>
    <w:rsid w:val="00F44ADB"/>
    <w:rsid w:val="00F44B99"/>
    <w:rsid w:val="00F45473"/>
    <w:rsid w:val="00F52E60"/>
    <w:rsid w:val="00F5346E"/>
    <w:rsid w:val="00F5515E"/>
    <w:rsid w:val="00F6094E"/>
    <w:rsid w:val="00F61CC6"/>
    <w:rsid w:val="00F61F60"/>
    <w:rsid w:val="00F646A8"/>
    <w:rsid w:val="00F64B89"/>
    <w:rsid w:val="00F70CC6"/>
    <w:rsid w:val="00F73272"/>
    <w:rsid w:val="00F849D3"/>
    <w:rsid w:val="00F8606D"/>
    <w:rsid w:val="00F9116B"/>
    <w:rsid w:val="00F938C8"/>
    <w:rsid w:val="00F97540"/>
    <w:rsid w:val="00FA79EA"/>
    <w:rsid w:val="00FB1B29"/>
    <w:rsid w:val="00FB7AA9"/>
    <w:rsid w:val="00FB7AD9"/>
    <w:rsid w:val="00FC2220"/>
    <w:rsid w:val="00FC4B6C"/>
    <w:rsid w:val="00FC603D"/>
    <w:rsid w:val="00FD5EDA"/>
    <w:rsid w:val="00FE2E5B"/>
    <w:rsid w:val="00FE2F6F"/>
    <w:rsid w:val="00FE6130"/>
    <w:rsid w:val="00FE61E9"/>
    <w:rsid w:val="00FF5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64B"/>
    <w:rPr>
      <w:sz w:val="28"/>
      <w:szCs w:val="28"/>
      <w:lang w:val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4BB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C764B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3A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1298"/>
    <w:rPr>
      <w:rFonts w:asciiTheme="majorHAnsi" w:eastAsiaTheme="majorEastAsia" w:hAnsiTheme="majorHAnsi" w:cstheme="majorBidi"/>
      <w:b/>
      <w:bCs/>
      <w:kern w:val="32"/>
      <w:sz w:val="32"/>
      <w:szCs w:val="32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1298"/>
    <w:rPr>
      <w:rFonts w:asciiTheme="majorHAnsi" w:eastAsiaTheme="majorEastAsia" w:hAnsiTheme="majorHAnsi" w:cstheme="majorBidi"/>
      <w:b/>
      <w:bCs/>
      <w:i/>
      <w:iCs/>
      <w:sz w:val="28"/>
      <w:szCs w:val="28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1298"/>
    <w:rPr>
      <w:rFonts w:asciiTheme="majorHAnsi" w:eastAsiaTheme="majorEastAsia" w:hAnsiTheme="majorHAnsi" w:cstheme="majorBidi"/>
      <w:b/>
      <w:bCs/>
      <w:sz w:val="26"/>
      <w:szCs w:val="26"/>
      <w:lang w:val="ro-RO"/>
    </w:rPr>
  </w:style>
  <w:style w:type="paragraph" w:customStyle="1" w:styleId="CharChar">
    <w:name w:val="Char Char"/>
    <w:basedOn w:val="Normal"/>
    <w:uiPriority w:val="99"/>
    <w:rsid w:val="004C764B"/>
    <w:pPr>
      <w:spacing w:before="40" w:after="160" w:line="240" w:lineRule="exact"/>
    </w:pPr>
    <w:rPr>
      <w:rFonts w:ascii="Arial" w:eastAsia="Batang" w:hAnsi="Arial" w:cs="Arial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4C76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uiPriority w:val="99"/>
    <w:rsid w:val="00C946A0"/>
  </w:style>
  <w:style w:type="paragraph" w:styleId="Title">
    <w:name w:val="Title"/>
    <w:basedOn w:val="Normal"/>
    <w:link w:val="TitleChar"/>
    <w:uiPriority w:val="99"/>
    <w:qFormat/>
    <w:rsid w:val="0027300B"/>
    <w:pPr>
      <w:jc w:val="center"/>
    </w:pPr>
    <w:rPr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3B1298"/>
    <w:rPr>
      <w:rFonts w:asciiTheme="majorHAnsi" w:eastAsiaTheme="majorEastAsia" w:hAnsiTheme="majorHAnsi" w:cstheme="majorBidi"/>
      <w:b/>
      <w:bCs/>
      <w:kern w:val="28"/>
      <w:sz w:val="32"/>
      <w:szCs w:val="32"/>
      <w:lang w:val="ro-RO"/>
    </w:rPr>
  </w:style>
  <w:style w:type="paragraph" w:styleId="BalloonText">
    <w:name w:val="Balloon Text"/>
    <w:basedOn w:val="Normal"/>
    <w:link w:val="BalloonTextChar"/>
    <w:uiPriority w:val="99"/>
    <w:semiHidden/>
    <w:rsid w:val="00134A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298"/>
    <w:rPr>
      <w:sz w:val="0"/>
      <w:szCs w:val="0"/>
      <w:lang w:val="ro-RO"/>
    </w:rPr>
  </w:style>
  <w:style w:type="paragraph" w:styleId="Footer">
    <w:name w:val="footer"/>
    <w:basedOn w:val="Normal"/>
    <w:link w:val="FooterChar"/>
    <w:uiPriority w:val="99"/>
    <w:rsid w:val="007A2E6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B1298"/>
    <w:rPr>
      <w:sz w:val="28"/>
      <w:szCs w:val="28"/>
      <w:lang w:val="ro-RO"/>
    </w:rPr>
  </w:style>
  <w:style w:type="character" w:styleId="PageNumber">
    <w:name w:val="page number"/>
    <w:basedOn w:val="DefaultParagraphFont"/>
    <w:uiPriority w:val="99"/>
    <w:rsid w:val="007A2E64"/>
  </w:style>
  <w:style w:type="character" w:styleId="Hyperlink">
    <w:name w:val="Hyperlink"/>
    <w:basedOn w:val="DefaultParagraphFont"/>
    <w:uiPriority w:val="99"/>
    <w:rsid w:val="0079076B"/>
    <w:rPr>
      <w:color w:val="0000FF"/>
      <w:u w:val="single"/>
    </w:rPr>
  </w:style>
  <w:style w:type="paragraph" w:customStyle="1" w:styleId="1">
    <w:name w:val="Абзац списка1"/>
    <w:basedOn w:val="Normal"/>
    <w:uiPriority w:val="99"/>
    <w:rsid w:val="00244D6C"/>
    <w:pPr>
      <w:ind w:left="720"/>
    </w:pPr>
  </w:style>
  <w:style w:type="paragraph" w:styleId="Header">
    <w:name w:val="header"/>
    <w:basedOn w:val="Normal"/>
    <w:link w:val="HeaderChar"/>
    <w:uiPriority w:val="99"/>
    <w:rsid w:val="00714BC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4BC0"/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2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4</Pages>
  <Words>820</Words>
  <Characters>4680</Characters>
  <Application>Microsoft Office Outlook</Application>
  <DocSecurity>0</DocSecurity>
  <Lines>0</Lines>
  <Paragraphs>0</Paragraphs>
  <ScaleCrop>false</ScaleCrop>
  <Company>DGETS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</dc:title>
  <dc:subject/>
  <dc:creator>cdogot</dc:creator>
  <cp:keywords/>
  <dc:description/>
  <cp:lastModifiedBy>alefter</cp:lastModifiedBy>
  <cp:revision>7</cp:revision>
  <cp:lastPrinted>2017-02-15T12:52:00Z</cp:lastPrinted>
  <dcterms:created xsi:type="dcterms:W3CDTF">2017-12-11T14:35:00Z</dcterms:created>
  <dcterms:modified xsi:type="dcterms:W3CDTF">2017-12-15T06:33:00Z</dcterms:modified>
</cp:coreProperties>
</file>